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54239" w14:textId="2D96FACD" w:rsidR="00111FCF" w:rsidRPr="00BE1B74" w:rsidRDefault="00111FCF" w:rsidP="00111FCF">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Pr>
          <w:rFonts w:ascii="Arial" w:eastAsia="MS Mincho" w:hAnsi="Arial" w:cs="Arial"/>
          <w:b/>
          <w:bCs/>
          <w:sz w:val="24"/>
          <w:szCs w:val="18"/>
          <w:lang w:val="en-US" w:eastAsia="ja-JP"/>
        </w:rPr>
        <w:t>2-bis</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Pr="00EB0B2D">
        <w:rPr>
          <w:rFonts w:ascii="Arial" w:eastAsia="MS Mincho" w:hAnsi="Arial" w:cs="Arial"/>
          <w:b/>
          <w:bCs/>
          <w:sz w:val="24"/>
          <w:szCs w:val="18"/>
          <w:lang w:val="en-US" w:eastAsia="ja-JP"/>
        </w:rPr>
        <w:t>R1-</w:t>
      </w:r>
      <w:r w:rsidRPr="00C13B01">
        <w:t xml:space="preserve"> </w:t>
      </w:r>
      <w:r w:rsidR="00571051" w:rsidRPr="00571051">
        <w:rPr>
          <w:rFonts w:ascii="Arial" w:eastAsia="MS Mincho" w:hAnsi="Arial" w:cs="Arial"/>
          <w:b/>
          <w:bCs/>
          <w:sz w:val="24"/>
          <w:szCs w:val="18"/>
          <w:lang w:val="en-US" w:eastAsia="ja-JP"/>
        </w:rPr>
        <w:t>2303596</w:t>
      </w:r>
    </w:p>
    <w:p w14:paraId="7AAA6343" w14:textId="77777777" w:rsidR="00111FCF" w:rsidRPr="00BE1B74" w:rsidRDefault="00111FCF" w:rsidP="00111FCF">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Electronic Meeting</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April</w:t>
      </w:r>
      <w:r w:rsidRPr="00BE1B74">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17</w:t>
      </w:r>
      <w:r w:rsidRPr="00BE1B74">
        <w:rPr>
          <w:rFonts w:ascii="Arial" w:eastAsia="MS Mincho" w:hAnsi="Arial" w:cs="Arial"/>
          <w:b/>
          <w:bCs/>
          <w:sz w:val="24"/>
          <w:szCs w:val="18"/>
          <w:lang w:val="en-US" w:eastAsia="ja-JP"/>
        </w:rPr>
        <w:t xml:space="preserve">th – </w:t>
      </w:r>
      <w:r>
        <w:rPr>
          <w:rFonts w:ascii="Arial" w:eastAsia="MS Mincho" w:hAnsi="Arial" w:cs="Arial"/>
          <w:b/>
          <w:bCs/>
          <w:sz w:val="24"/>
          <w:szCs w:val="18"/>
          <w:lang w:val="en-US" w:eastAsia="ja-JP"/>
        </w:rPr>
        <w:t>26th</w:t>
      </w:r>
      <w:r w:rsidRPr="00BE1B74">
        <w:rPr>
          <w:rFonts w:ascii="Arial" w:eastAsia="MS Mincho" w:hAnsi="Arial" w:cs="Arial"/>
          <w:b/>
          <w:bCs/>
          <w:sz w:val="24"/>
          <w:szCs w:val="18"/>
          <w:lang w:val="en-US" w:eastAsia="ja-JP"/>
        </w:rPr>
        <w:t>, 202</w:t>
      </w:r>
      <w:r>
        <w:rPr>
          <w:rFonts w:ascii="Arial" w:eastAsia="MS Mincho" w:hAnsi="Arial" w:cs="Arial"/>
          <w:b/>
          <w:bCs/>
          <w:sz w:val="24"/>
          <w:szCs w:val="18"/>
          <w:lang w:val="en-US" w:eastAsia="ja-JP"/>
        </w:rPr>
        <w:t>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6D8E2D3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7B6DB4">
        <w:rPr>
          <w:rFonts w:ascii="Arial" w:eastAsia="MS Mincho" w:hAnsi="Arial"/>
          <w:sz w:val="24"/>
          <w:lang w:val="en-US"/>
        </w:rPr>
        <w:t>2</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5CA3C7F2"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7B6DB4" w:rsidRPr="007B6DB4">
        <w:rPr>
          <w:rFonts w:ascii="Arial" w:eastAsia="MS Mincho" w:hAnsi="Arial"/>
          <w:sz w:val="24"/>
          <w:lang w:val="en-US"/>
        </w:rPr>
        <w:t>Measurements and Reporting for SL Positioning</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6C1E3917"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7F58E9">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1F7F81A2" w:rsidR="00B35E9E" w:rsidRPr="00BE1B74" w:rsidRDefault="001D6044" w:rsidP="0044506E">
      <w:pPr>
        <w:rPr>
          <w:lang w:val="en-US"/>
        </w:rPr>
      </w:pPr>
      <w:r w:rsidRPr="00BE1B74">
        <w:rPr>
          <w:lang w:val="en-US"/>
        </w:rPr>
        <w:t xml:space="preserve">In this contribution, we discuss </w:t>
      </w:r>
      <w:r w:rsidR="003C6A23">
        <w:rPr>
          <w:lang w:val="en-US"/>
        </w:rPr>
        <w:t>sidelink positioning measurements and associated signaling</w:t>
      </w:r>
      <w:r w:rsidR="00C71E08">
        <w:rPr>
          <w:lang w:val="en-US"/>
        </w:rPr>
        <w:t>.</w:t>
      </w:r>
    </w:p>
    <w:p w14:paraId="21C33918" w14:textId="5DC92A0F" w:rsidR="00B82C40" w:rsidRDefault="005F53C2" w:rsidP="00951D82">
      <w:pPr>
        <w:pStyle w:val="3GPPH1"/>
        <w:rPr>
          <w:lang w:val="en-US"/>
        </w:rPr>
      </w:pPr>
      <w:r>
        <w:rPr>
          <w:lang w:val="en-US"/>
        </w:rPr>
        <w:t>Specifying</w:t>
      </w:r>
      <w:r w:rsidR="00951D82">
        <w:rPr>
          <w:lang w:val="en-US"/>
        </w:rPr>
        <w:t xml:space="preserve"> Unified </w:t>
      </w:r>
      <w:r>
        <w:rPr>
          <w:lang w:val="en-US"/>
        </w:rPr>
        <w:t>or</w:t>
      </w:r>
      <w:r w:rsidR="00951D82">
        <w:rPr>
          <w:lang w:val="en-US"/>
        </w:rPr>
        <w:t xml:space="preserve"> Separate </w:t>
      </w:r>
      <w:r w:rsidR="009726E5">
        <w:rPr>
          <w:lang w:val="en-US"/>
        </w:rPr>
        <w:t>Methods</w:t>
      </w:r>
    </w:p>
    <w:p w14:paraId="23687F7E" w14:textId="46CA4054" w:rsidR="00951D82" w:rsidRDefault="002752B5" w:rsidP="00951D82">
      <w:pPr>
        <w:rPr>
          <w:lang w:val="en-US"/>
        </w:rPr>
      </w:pPr>
      <w:r>
        <w:rPr>
          <w:lang w:val="en-US"/>
        </w:rPr>
        <w:t xml:space="preserve">RAN1 has left the issue of whether </w:t>
      </w:r>
      <w:r w:rsidR="00765DEE">
        <w:rPr>
          <w:lang w:val="en-US"/>
        </w:rPr>
        <w:t xml:space="preserve">SL positioning methods are separate methods or one unified positioning method. </w:t>
      </w:r>
      <w:r w:rsidR="00743685">
        <w:rPr>
          <w:lang w:val="en-US"/>
        </w:rPr>
        <w:t>In our view, specification as separate method</w:t>
      </w:r>
      <w:r w:rsidR="0088728C">
        <w:rPr>
          <w:lang w:val="en-US"/>
        </w:rPr>
        <w:t xml:space="preserve"> provides more flexibility and forward compatibility. In sidelink, UEs can have a long lifetime, </w:t>
      </w:r>
      <w:proofErr w:type="gramStart"/>
      <w:r w:rsidR="0088728C">
        <w:rPr>
          <w:lang w:val="en-US"/>
        </w:rPr>
        <w:t>e.g.</w:t>
      </w:r>
      <w:proofErr w:type="gramEnd"/>
      <w:r w:rsidR="0088728C">
        <w:rPr>
          <w:lang w:val="en-US"/>
        </w:rPr>
        <w:t xml:space="preserve"> automobiles, and it is necessary to en</w:t>
      </w:r>
      <w:r w:rsidR="00C466C7">
        <w:rPr>
          <w:lang w:val="en-US"/>
        </w:rPr>
        <w:t>sure that old devices and new devices can exist together in the same resource pool</w:t>
      </w:r>
      <w:r w:rsidR="00A36242">
        <w:rPr>
          <w:lang w:val="en-US"/>
        </w:rPr>
        <w:t xml:space="preserve">. The requirement for devices to operate in out of coverage scenarios </w:t>
      </w:r>
      <w:r w:rsidR="00CD377E">
        <w:rPr>
          <w:lang w:val="en-US"/>
        </w:rPr>
        <w:t>means that per-UE configuration</w:t>
      </w:r>
      <w:r w:rsidR="009E0AFD">
        <w:rPr>
          <w:lang w:val="en-US"/>
        </w:rPr>
        <w:t xml:space="preserve"> can be used to update the configuration for different</w:t>
      </w:r>
      <w:r w:rsidR="00AA137B">
        <w:rPr>
          <w:lang w:val="en-US"/>
        </w:rPr>
        <w:t xml:space="preserve"> UEs either.</w:t>
      </w:r>
    </w:p>
    <w:p w14:paraId="0D629346" w14:textId="74FC9CE8" w:rsidR="00616F1C" w:rsidRDefault="00AA137B" w:rsidP="00951D82">
      <w:pPr>
        <w:rPr>
          <w:lang w:val="en-US"/>
        </w:rPr>
      </w:pPr>
      <w:r>
        <w:rPr>
          <w:lang w:val="en-US"/>
        </w:rPr>
        <w:t xml:space="preserve">Under those circumstances, it becomes infeasible to change the </w:t>
      </w:r>
      <w:r w:rsidR="00393058">
        <w:rPr>
          <w:lang w:val="en-US"/>
        </w:rPr>
        <w:t xml:space="preserve">unified </w:t>
      </w:r>
      <w:r>
        <w:rPr>
          <w:lang w:val="en-US"/>
        </w:rPr>
        <w:t>report form</w:t>
      </w:r>
      <w:r w:rsidR="00616F1C">
        <w:rPr>
          <w:lang w:val="en-US"/>
        </w:rPr>
        <w:t xml:space="preserve">at to accommodate new measurements or methods without impacting compatibility between devices supporting different releases. </w:t>
      </w:r>
    </w:p>
    <w:p w14:paraId="1A1C6BFE" w14:textId="681EE5A4" w:rsidR="00393058" w:rsidRDefault="00393058" w:rsidP="00393058">
      <w:pPr>
        <w:pStyle w:val="Caption"/>
      </w:pPr>
      <w:bookmarkStart w:id="0" w:name="_Toc131757460"/>
      <w:r>
        <w:t xml:space="preserve">Observation </w:t>
      </w:r>
      <w:r w:rsidR="00EE6854">
        <w:fldChar w:fldCharType="begin"/>
      </w:r>
      <w:r w:rsidR="00EE6854">
        <w:instrText xml:space="preserve"> SEQ Observation \* ARABIC </w:instrText>
      </w:r>
      <w:r w:rsidR="00EE6854">
        <w:fldChar w:fldCharType="separate"/>
      </w:r>
      <w:r w:rsidR="007F58E9">
        <w:rPr>
          <w:noProof/>
        </w:rPr>
        <w:t>1</w:t>
      </w:r>
      <w:r w:rsidR="00EE6854">
        <w:rPr>
          <w:noProof/>
        </w:rPr>
        <w:fldChar w:fldCharType="end"/>
      </w:r>
      <w:r>
        <w:t xml:space="preserve">: </w:t>
      </w:r>
      <w:r w:rsidR="00474CB0">
        <w:t xml:space="preserve">A unified positioning method </w:t>
      </w:r>
      <w:r w:rsidR="008C55D5">
        <w:t xml:space="preserve">is limited in terms of forward compatibility and </w:t>
      </w:r>
      <w:r w:rsidR="00E6559C">
        <w:t>its ability to support devices implementing different releases.</w:t>
      </w:r>
      <w:bookmarkEnd w:id="0"/>
    </w:p>
    <w:p w14:paraId="2A341BA1" w14:textId="412088C6" w:rsidR="00E6559C" w:rsidRDefault="004C40D3" w:rsidP="00E6559C">
      <w:pPr>
        <w:rPr>
          <w:lang w:val="en-US"/>
        </w:rPr>
      </w:pPr>
      <w:r>
        <w:rPr>
          <w:lang w:val="en-US"/>
        </w:rPr>
        <w:t>By s</w:t>
      </w:r>
      <w:r w:rsidR="004E476E">
        <w:rPr>
          <w:lang w:val="en-US"/>
        </w:rPr>
        <w:t xml:space="preserve">pecifying the positioning methods </w:t>
      </w:r>
      <w:r>
        <w:rPr>
          <w:lang w:val="en-US"/>
        </w:rPr>
        <w:t>separately, new methods and associated m</w:t>
      </w:r>
      <w:r w:rsidR="000D3347">
        <w:rPr>
          <w:lang w:val="en-US"/>
        </w:rPr>
        <w:t xml:space="preserve">easurements can be introduced in future releases </w:t>
      </w:r>
      <w:r w:rsidR="003E26CD">
        <w:rPr>
          <w:lang w:val="en-US"/>
        </w:rPr>
        <w:t>without impacting existing methods</w:t>
      </w:r>
      <w:r w:rsidR="009D49FA">
        <w:rPr>
          <w:lang w:val="en-US"/>
        </w:rPr>
        <w:t xml:space="preserve">. Consequently, it is simple to support a mix of releases and device generations </w:t>
      </w:r>
      <w:r w:rsidR="00E5155E">
        <w:rPr>
          <w:lang w:val="en-US"/>
        </w:rPr>
        <w:t>in the same resource pool</w:t>
      </w:r>
      <w:r w:rsidR="00E0599B">
        <w:rPr>
          <w:lang w:val="en-US"/>
        </w:rPr>
        <w:t xml:space="preserve">: UEs can discard reports and requests for </w:t>
      </w:r>
      <w:r w:rsidR="00CF1C34">
        <w:rPr>
          <w:lang w:val="en-US"/>
        </w:rPr>
        <w:t xml:space="preserve">unsupported or unknown methods. Given, </w:t>
      </w:r>
      <w:r w:rsidR="00F37481">
        <w:rPr>
          <w:lang w:val="en-US"/>
        </w:rPr>
        <w:t>their</w:t>
      </w:r>
      <w:r w:rsidR="00CF1C34">
        <w:rPr>
          <w:lang w:val="en-US"/>
        </w:rPr>
        <w:t xml:space="preserve"> </w:t>
      </w:r>
      <w:r w:rsidR="00F37481">
        <w:rPr>
          <w:lang w:val="en-US"/>
        </w:rPr>
        <w:t xml:space="preserve">forward compatibility, we propose to have separate sidelink positioning methods </w:t>
      </w:r>
      <w:r w:rsidR="0041443A">
        <w:rPr>
          <w:lang w:val="en-US"/>
        </w:rPr>
        <w:t>specified.</w:t>
      </w:r>
    </w:p>
    <w:p w14:paraId="2DC88782" w14:textId="05F56969" w:rsidR="0041443A" w:rsidRDefault="0041443A" w:rsidP="0041443A">
      <w:pPr>
        <w:pStyle w:val="Caption"/>
      </w:pPr>
      <w:bookmarkStart w:id="1" w:name="_Toc131757463"/>
      <w:r>
        <w:t xml:space="preserve">Proposal </w:t>
      </w:r>
      <w:r w:rsidR="00EE6854">
        <w:fldChar w:fldCharType="begin"/>
      </w:r>
      <w:r w:rsidR="00EE6854">
        <w:instrText xml:space="preserve"> SEQ Proposal \* ARABIC </w:instrText>
      </w:r>
      <w:r w:rsidR="00EE6854">
        <w:fldChar w:fldCharType="separate"/>
      </w:r>
      <w:r w:rsidR="007F58E9">
        <w:rPr>
          <w:noProof/>
        </w:rPr>
        <w:t>1</w:t>
      </w:r>
      <w:r w:rsidR="00EE6854">
        <w:rPr>
          <w:noProof/>
        </w:rPr>
        <w:fldChar w:fldCharType="end"/>
      </w:r>
      <w:r>
        <w:t>: Separate methods are specified for sidelink positioning.</w:t>
      </w:r>
      <w:bookmarkEnd w:id="1"/>
    </w:p>
    <w:p w14:paraId="5CE9F4F2" w14:textId="46292700" w:rsidR="00312128" w:rsidRDefault="00312128" w:rsidP="00312128">
      <w:pPr>
        <w:pStyle w:val="3GPPH1"/>
      </w:pPr>
      <w:r>
        <w:t>Reporting Type</w:t>
      </w:r>
    </w:p>
    <w:p w14:paraId="33C9FA46" w14:textId="41002144" w:rsidR="00312128" w:rsidRDefault="00B5148D" w:rsidP="00312128">
      <w:r>
        <w:t xml:space="preserve">During the sidelink positioning study phase, RAN1 agreed to consider the time-domain behavior </w:t>
      </w:r>
      <w:r w:rsidR="000F5527">
        <w:t>of the measurement report and the layer used to report it</w:t>
      </w:r>
      <w:r w:rsidR="00EE28DB">
        <w:t xml:space="preserve"> </w:t>
      </w:r>
      <w:r w:rsidR="00EE28DB">
        <w:fldChar w:fldCharType="begin"/>
      </w:r>
      <w:r w:rsidR="00EE28DB">
        <w:instrText xml:space="preserve"> REF _Ref127259689 \r \h </w:instrText>
      </w:r>
      <w:r w:rsidR="00EE28DB">
        <w:fldChar w:fldCharType="separate"/>
      </w:r>
      <w:r w:rsidR="007F58E9">
        <w:t>[2]</w:t>
      </w:r>
      <w:r w:rsidR="00EE28DB">
        <w:fldChar w:fldCharType="end"/>
      </w:r>
      <w:r w:rsidR="00EE28DB">
        <w:t>:</w:t>
      </w:r>
    </w:p>
    <w:tbl>
      <w:tblPr>
        <w:tblStyle w:val="TableGrid"/>
        <w:tblW w:w="0" w:type="auto"/>
        <w:tblLook w:val="04A0" w:firstRow="1" w:lastRow="0" w:firstColumn="1" w:lastColumn="0" w:noHBand="0" w:noVBand="1"/>
      </w:tblPr>
      <w:tblGrid>
        <w:gridCol w:w="9629"/>
      </w:tblGrid>
      <w:tr w:rsidR="000F5527" w14:paraId="4EDFAA0D" w14:textId="77777777" w:rsidTr="000F5527">
        <w:tc>
          <w:tcPr>
            <w:tcW w:w="9629" w:type="dxa"/>
          </w:tcPr>
          <w:p w14:paraId="34A363B6" w14:textId="77777777" w:rsidR="000F5527" w:rsidRPr="000214E7" w:rsidRDefault="000F5527" w:rsidP="000F5527">
            <w:pPr>
              <w:tabs>
                <w:tab w:val="left" w:pos="1276"/>
              </w:tabs>
              <w:rPr>
                <w:b/>
              </w:rPr>
            </w:pPr>
            <w:r w:rsidRPr="000214E7">
              <w:rPr>
                <w:b/>
                <w:highlight w:val="green"/>
              </w:rPr>
              <w:t>Agreement</w:t>
            </w:r>
          </w:p>
          <w:p w14:paraId="7B351CA6" w14:textId="77777777" w:rsidR="000F5527" w:rsidRPr="000214E7" w:rsidRDefault="000F5527" w:rsidP="000F5527">
            <w:pPr>
              <w:rPr>
                <w:lang w:eastAsia="x-none"/>
              </w:rPr>
            </w:pPr>
            <w:r w:rsidRPr="000214E7">
              <w:rPr>
                <w:lang w:eastAsia="x-none"/>
              </w:rPr>
              <w:t>With regards to the Sidelink Positioning measurement report,</w:t>
            </w:r>
          </w:p>
          <w:p w14:paraId="3F98FCD9" w14:textId="77777777" w:rsidR="000F5527" w:rsidRPr="000214E7" w:rsidRDefault="000F5527" w:rsidP="000F5527">
            <w:pPr>
              <w:numPr>
                <w:ilvl w:val="0"/>
                <w:numId w:val="15"/>
              </w:numPr>
              <w:spacing w:after="0"/>
              <w:jc w:val="left"/>
              <w:rPr>
                <w:lang w:eastAsia="x-none"/>
              </w:rPr>
            </w:pPr>
            <w:r w:rsidRPr="000214E7">
              <w:rPr>
                <w:lang w:eastAsia="x-none"/>
              </w:rPr>
              <w:t xml:space="preserve">Study the contents of the measurement </w:t>
            </w:r>
            <w:proofErr w:type="gramStart"/>
            <w:r w:rsidRPr="000214E7">
              <w:rPr>
                <w:lang w:eastAsia="x-none"/>
              </w:rPr>
              <w:t>report  (</w:t>
            </w:r>
            <w:proofErr w:type="gramEnd"/>
            <w:r w:rsidRPr="000214E7">
              <w:rPr>
                <w:lang w:eastAsia="x-none"/>
              </w:rPr>
              <w:t>e.g. time stamp(s), quality metric(s), ID(s), angular/timing/power measurements, etc)</w:t>
            </w:r>
          </w:p>
          <w:p w14:paraId="6B28E413" w14:textId="77777777" w:rsidR="000F5527" w:rsidRPr="000214E7" w:rsidRDefault="000F5527" w:rsidP="000F5527">
            <w:pPr>
              <w:numPr>
                <w:ilvl w:val="0"/>
                <w:numId w:val="15"/>
              </w:numPr>
              <w:spacing w:after="0"/>
              <w:jc w:val="left"/>
              <w:rPr>
                <w:lang w:eastAsia="x-none"/>
              </w:rPr>
            </w:pPr>
            <w:r w:rsidRPr="000214E7">
              <w:rPr>
                <w:lang w:eastAsia="x-none"/>
              </w:rPr>
              <w:t>Study the time domain behavior of the measurement report (</w:t>
            </w:r>
            <w:proofErr w:type="gramStart"/>
            <w:r w:rsidRPr="000214E7">
              <w:rPr>
                <w:lang w:eastAsia="x-none"/>
              </w:rPr>
              <w:t>e.g.</w:t>
            </w:r>
            <w:proofErr w:type="gramEnd"/>
            <w:r w:rsidRPr="000214E7">
              <w:rPr>
                <w:lang w:eastAsia="x-none"/>
              </w:rPr>
              <w:t xml:space="preserve"> one-shot, triggered, aperiodic, semi-persistent, periodic)</w:t>
            </w:r>
          </w:p>
          <w:p w14:paraId="32B7C3CF" w14:textId="456F54F7" w:rsidR="000F5527" w:rsidRDefault="000F5527" w:rsidP="00312128">
            <w:pPr>
              <w:numPr>
                <w:ilvl w:val="0"/>
                <w:numId w:val="15"/>
              </w:numPr>
              <w:spacing w:after="0"/>
              <w:jc w:val="left"/>
              <w:rPr>
                <w:lang w:eastAsia="x-none"/>
              </w:rPr>
            </w:pPr>
            <w:r w:rsidRPr="000214E7">
              <w:rPr>
                <w:lang w:eastAsia="x-none"/>
              </w:rPr>
              <w:t>FFS whether the Sidelink Positioning measurement can be a high-layer report and/or a lower layer report.</w:t>
            </w:r>
          </w:p>
        </w:tc>
      </w:tr>
    </w:tbl>
    <w:p w14:paraId="7CA30A3F" w14:textId="2F0D5BE7" w:rsidR="000F5527" w:rsidRDefault="000F5527" w:rsidP="00312128"/>
    <w:p w14:paraId="2E8B6B1C" w14:textId="6DCC9A78" w:rsidR="00085E31" w:rsidRDefault="00C332AC" w:rsidP="00312128">
      <w:r>
        <w:t>A</w:t>
      </w:r>
      <w:r w:rsidR="00B14E5D">
        <w:t xml:space="preserve"> measurement report requires significant computations on the UE side and the measuring process itself ha</w:t>
      </w:r>
      <w:r w:rsidR="007C6DA7">
        <w:t>s processing time that is comparable or longer than that required to process lower layer signals</w:t>
      </w:r>
      <w:r w:rsidR="00251ADE">
        <w:t xml:space="preserve">. Furthermore, the </w:t>
      </w:r>
      <w:proofErr w:type="gramStart"/>
      <w:r w:rsidR="00251ADE">
        <w:t>final destination</w:t>
      </w:r>
      <w:proofErr w:type="gramEnd"/>
      <w:r w:rsidR="00251ADE">
        <w:t xml:space="preserve"> of the report is higher layers</w:t>
      </w:r>
      <w:r w:rsidR="002B59B3">
        <w:t>. Hence, the low latency of lower layer triggering and signaling will n</w:t>
      </w:r>
      <w:r w:rsidR="00306844">
        <w:t>ot results in noticeable delay gains</w:t>
      </w:r>
      <w:r w:rsidR="003D570E">
        <w:t xml:space="preserve">, which could </w:t>
      </w:r>
      <w:r w:rsidR="00A12821">
        <w:t>be also masked by resource selection latency</w:t>
      </w:r>
      <w:r w:rsidR="00306844">
        <w:t>. On the other hand, lower layer signal</w:t>
      </w:r>
      <w:r w:rsidR="00EB1AAF">
        <w:t>ing</w:t>
      </w:r>
      <w:r w:rsidR="00306844">
        <w:t xml:space="preserve"> lack</w:t>
      </w:r>
      <w:r w:rsidR="00EB1AAF">
        <w:t>s</w:t>
      </w:r>
      <w:r w:rsidR="00306844">
        <w:t xml:space="preserve"> security features present </w:t>
      </w:r>
      <w:r w:rsidR="0080348E">
        <w:t xml:space="preserve">in </w:t>
      </w:r>
      <w:proofErr w:type="gramStart"/>
      <w:r w:rsidR="0080348E">
        <w:t>higher-layer</w:t>
      </w:r>
      <w:proofErr w:type="gramEnd"/>
      <w:r w:rsidR="0080348E">
        <w:t xml:space="preserve"> signaling and could limit forward compatibility </w:t>
      </w:r>
      <w:r w:rsidR="00960C7A">
        <w:t>and introduction of new features due to backward compatibility constraints arising from coexistence of UE supporting different releases in the same resource pool. Hence</w:t>
      </w:r>
      <w:r w:rsidR="00EB1AAF">
        <w:t>,</w:t>
      </w:r>
      <w:r w:rsidR="00960C7A">
        <w:t xml:space="preserve"> we </w:t>
      </w:r>
      <w:r w:rsidR="00EB1AAF">
        <w:t xml:space="preserve">propose to have measurement report triggering be done by higher layers and </w:t>
      </w:r>
      <w:r w:rsidR="006A457B">
        <w:t>to have the measurements reported in a higher-layer report.</w:t>
      </w:r>
      <w:r w:rsidR="00314052">
        <w:t xml:space="preserve"> A higher-layer report would be transmitted as any other sidelink data in a resource pool that support sidelink communications and would use existing sidelink procedures.</w:t>
      </w:r>
    </w:p>
    <w:p w14:paraId="6D8C50F1" w14:textId="0569C3E6" w:rsidR="006A457B" w:rsidRDefault="00DE7C3E" w:rsidP="00DE7C3E">
      <w:pPr>
        <w:pStyle w:val="Caption"/>
      </w:pPr>
      <w:bookmarkStart w:id="2" w:name="_Toc131757464"/>
      <w:r>
        <w:t xml:space="preserve">Proposal </w:t>
      </w:r>
      <w:r w:rsidR="00EE6854">
        <w:fldChar w:fldCharType="begin"/>
      </w:r>
      <w:r w:rsidR="00EE6854">
        <w:instrText xml:space="preserve"> SEQ Proposal \* ARABIC </w:instrText>
      </w:r>
      <w:r w:rsidR="00EE6854">
        <w:fldChar w:fldCharType="separate"/>
      </w:r>
      <w:r w:rsidR="007F58E9">
        <w:rPr>
          <w:noProof/>
        </w:rPr>
        <w:t>2</w:t>
      </w:r>
      <w:r w:rsidR="00EE6854">
        <w:rPr>
          <w:noProof/>
        </w:rPr>
        <w:fldChar w:fldCharType="end"/>
      </w:r>
      <w:r>
        <w:t xml:space="preserve">: </w:t>
      </w:r>
      <w:r w:rsidR="000A0A8B">
        <w:t>Measurement report is a higher-layer report</w:t>
      </w:r>
      <w:r w:rsidR="00314052">
        <w:t xml:space="preserve"> in a resource pool that support sidelink communications.</w:t>
      </w:r>
      <w:bookmarkEnd w:id="2"/>
    </w:p>
    <w:p w14:paraId="4B2155C7" w14:textId="3B46C011" w:rsidR="000A0A8B" w:rsidRDefault="000A0A8B" w:rsidP="000A0A8B">
      <w:pPr>
        <w:pStyle w:val="Caption"/>
      </w:pPr>
      <w:bookmarkStart w:id="3" w:name="_Toc131757465"/>
      <w:r>
        <w:t xml:space="preserve">Proposal </w:t>
      </w:r>
      <w:r w:rsidR="00EE6854">
        <w:fldChar w:fldCharType="begin"/>
      </w:r>
      <w:r w:rsidR="00EE6854">
        <w:instrText xml:space="preserve"> SEQ Proposal \* ARABIC </w:instrText>
      </w:r>
      <w:r w:rsidR="00EE6854">
        <w:fldChar w:fldCharType="separate"/>
      </w:r>
      <w:r w:rsidR="007F58E9">
        <w:rPr>
          <w:noProof/>
        </w:rPr>
        <w:t>3</w:t>
      </w:r>
      <w:r w:rsidR="00EE6854">
        <w:rPr>
          <w:noProof/>
        </w:rPr>
        <w:fldChar w:fldCharType="end"/>
      </w:r>
      <w:r>
        <w:t>: Measurement report is triggered by higher layers.</w:t>
      </w:r>
      <w:bookmarkEnd w:id="3"/>
    </w:p>
    <w:p w14:paraId="0625690A" w14:textId="036AC39C" w:rsidR="00BD1D2C" w:rsidRDefault="00912B53" w:rsidP="00BD1D2C">
      <w:proofErr w:type="gramStart"/>
      <w:r>
        <w:t>Similar to</w:t>
      </w:r>
      <w:proofErr w:type="gramEnd"/>
      <w:r>
        <w:t xml:space="preserve"> triggering, deactivation can also be by higher layers</w:t>
      </w:r>
      <w:r w:rsidR="00447D94">
        <w:t xml:space="preserve">, enabling support for periodic/semi-persistent transmission of measurement reports, while minimizing control overhead. </w:t>
      </w:r>
      <w:r w:rsidR="00B620E5">
        <w:t xml:space="preserve">In some scenarios, </w:t>
      </w:r>
      <w:r w:rsidR="00BA6B78">
        <w:t xml:space="preserve">it is desirable to have a single </w:t>
      </w:r>
      <w:r w:rsidR="00DD4C14">
        <w:t xml:space="preserve">measurement report, </w:t>
      </w:r>
      <w:proofErr w:type="gramStart"/>
      <w:r w:rsidR="00DD4C14">
        <w:t>e.g.</w:t>
      </w:r>
      <w:proofErr w:type="gramEnd"/>
      <w:r w:rsidR="00DD4C14">
        <w:t xml:space="preserve"> for stationary objects. Here, supporting one-shot report triggering would be more efficient than activating, then deactivating, reporting. Both one-short</w:t>
      </w:r>
      <w:r w:rsidR="007848CF">
        <w:t xml:space="preserve"> (aperiodic)</w:t>
      </w:r>
      <w:r w:rsidR="00DD4C14">
        <w:t xml:space="preserve"> and periodic</w:t>
      </w:r>
      <w:r w:rsidR="007848CF">
        <w:t xml:space="preserve"> (semi-persistent) reporting are </w:t>
      </w:r>
      <w:proofErr w:type="gramStart"/>
      <w:r w:rsidR="007848CF">
        <w:t>beneficial</w:t>
      </w:r>
      <w:proofErr w:type="gramEnd"/>
      <w:r w:rsidR="007848CF">
        <w:t xml:space="preserve"> and we propose to support both.</w:t>
      </w:r>
    </w:p>
    <w:p w14:paraId="31DEE0F5" w14:textId="7618C2CF" w:rsidR="007848CF" w:rsidRDefault="007848CF" w:rsidP="007848CF">
      <w:pPr>
        <w:pStyle w:val="Caption"/>
      </w:pPr>
      <w:bookmarkStart w:id="4" w:name="_Toc131757466"/>
      <w:r>
        <w:t xml:space="preserve">Proposal </w:t>
      </w:r>
      <w:r w:rsidR="00EE6854">
        <w:fldChar w:fldCharType="begin"/>
      </w:r>
      <w:r w:rsidR="00EE6854">
        <w:instrText xml:space="preserve"> SEQ Proposal \* ARABIC </w:instrText>
      </w:r>
      <w:r w:rsidR="00EE6854">
        <w:fldChar w:fldCharType="separate"/>
      </w:r>
      <w:r w:rsidR="007F58E9">
        <w:rPr>
          <w:noProof/>
        </w:rPr>
        <w:t>4</w:t>
      </w:r>
      <w:r w:rsidR="00EE6854">
        <w:rPr>
          <w:noProof/>
        </w:rPr>
        <w:fldChar w:fldCharType="end"/>
      </w:r>
      <w:r>
        <w:t xml:space="preserve">: </w:t>
      </w:r>
      <w:r w:rsidR="00867E71">
        <w:t>One-shot (aperiodic) and periodic (semi-persistent) reports are supported.</w:t>
      </w:r>
      <w:bookmarkEnd w:id="4"/>
    </w:p>
    <w:p w14:paraId="490EF1DB" w14:textId="4B8B9165" w:rsidR="00867E71" w:rsidRPr="00867E71" w:rsidRDefault="00867E71" w:rsidP="00867E71">
      <w:pPr>
        <w:pStyle w:val="Caption"/>
      </w:pPr>
      <w:bookmarkStart w:id="5" w:name="_Toc131757467"/>
      <w:r>
        <w:t xml:space="preserve">Proposal </w:t>
      </w:r>
      <w:r w:rsidR="00EE6854">
        <w:fldChar w:fldCharType="begin"/>
      </w:r>
      <w:r w:rsidR="00EE6854">
        <w:instrText xml:space="preserve"> SEQ Proposal \* ARABIC </w:instrText>
      </w:r>
      <w:r w:rsidR="00EE6854">
        <w:fldChar w:fldCharType="separate"/>
      </w:r>
      <w:r w:rsidR="007F58E9">
        <w:rPr>
          <w:noProof/>
        </w:rPr>
        <w:t>5</w:t>
      </w:r>
      <w:r w:rsidR="00EE6854">
        <w:rPr>
          <w:noProof/>
        </w:rPr>
        <w:fldChar w:fldCharType="end"/>
      </w:r>
      <w:r>
        <w:t>: Higher</w:t>
      </w:r>
      <w:r w:rsidR="00FE65B8">
        <w:t xml:space="preserve"> </w:t>
      </w:r>
      <w:r>
        <w:t xml:space="preserve">layers </w:t>
      </w:r>
      <w:r w:rsidR="00FE65B8">
        <w:t xml:space="preserve">can deactivate a periodic (semi-persistent) </w:t>
      </w:r>
      <w:r w:rsidR="006C160D">
        <w:t>reporting process.</w:t>
      </w:r>
      <w:bookmarkEnd w:id="5"/>
    </w:p>
    <w:p w14:paraId="37A5C21A" w14:textId="6F8A4483" w:rsidR="00312128" w:rsidRDefault="00312128" w:rsidP="00312128">
      <w:pPr>
        <w:pStyle w:val="3GPPH1"/>
      </w:pPr>
      <w:r>
        <w:t>Report</w:t>
      </w:r>
      <w:r w:rsidR="001279C3">
        <w:t>ed</w:t>
      </w:r>
      <w:r w:rsidR="00684DA8">
        <w:t xml:space="preserve"> </w:t>
      </w:r>
      <w:r w:rsidR="001279C3">
        <w:t>Measurements</w:t>
      </w:r>
    </w:p>
    <w:p w14:paraId="26735319" w14:textId="50B07DA3" w:rsidR="001D0121" w:rsidRPr="001D0121" w:rsidRDefault="00EF5C9D" w:rsidP="001D0121">
      <w:r>
        <w:t xml:space="preserve">RAN1 agreed to </w:t>
      </w:r>
      <w:r w:rsidR="00514B3C">
        <w:t>introduce</w:t>
      </w:r>
      <w:r>
        <w:t xml:space="preserve"> </w:t>
      </w:r>
      <w:proofErr w:type="gramStart"/>
      <w:r>
        <w:t>a number of</w:t>
      </w:r>
      <w:proofErr w:type="gramEnd"/>
      <w:r>
        <w:t xml:space="preserve"> measurement</w:t>
      </w:r>
      <w:r w:rsidR="00514B3C">
        <w:t xml:space="preserve">s for sidelink positioning and to consider reporting additional elements </w:t>
      </w:r>
      <w:r w:rsidR="00514B3C">
        <w:fldChar w:fldCharType="begin"/>
      </w:r>
      <w:r w:rsidR="00514B3C">
        <w:instrText xml:space="preserve"> REF _Ref127259689 \r \h </w:instrText>
      </w:r>
      <w:r w:rsidR="00514B3C">
        <w:fldChar w:fldCharType="separate"/>
      </w:r>
      <w:r w:rsidR="007F58E9">
        <w:t>[2]</w:t>
      </w:r>
      <w:r w:rsidR="00514B3C">
        <w:fldChar w:fldCharType="end"/>
      </w:r>
      <w:r w:rsidR="00514B3C">
        <w:fldChar w:fldCharType="begin"/>
      </w:r>
      <w:r w:rsidR="00514B3C">
        <w:instrText xml:space="preserve"> REF _Ref127388035 \r \h </w:instrText>
      </w:r>
      <w:r w:rsidR="00514B3C">
        <w:fldChar w:fldCharType="separate"/>
      </w:r>
      <w:r w:rsidR="007F58E9">
        <w:t>[3]</w:t>
      </w:r>
      <w:r w:rsidR="00514B3C">
        <w:fldChar w:fldCharType="end"/>
      </w:r>
      <w:r w:rsidR="00514B3C">
        <w:t>:</w:t>
      </w:r>
    </w:p>
    <w:tbl>
      <w:tblPr>
        <w:tblStyle w:val="TableGrid"/>
        <w:tblW w:w="0" w:type="auto"/>
        <w:tblLook w:val="04A0" w:firstRow="1" w:lastRow="0" w:firstColumn="1" w:lastColumn="0" w:noHBand="0" w:noVBand="1"/>
      </w:tblPr>
      <w:tblGrid>
        <w:gridCol w:w="9629"/>
      </w:tblGrid>
      <w:tr w:rsidR="00514B3C" w14:paraId="37472D3F" w14:textId="77777777" w:rsidTr="00514B3C">
        <w:tc>
          <w:tcPr>
            <w:tcW w:w="9629" w:type="dxa"/>
          </w:tcPr>
          <w:p w14:paraId="15B8A788" w14:textId="77777777" w:rsidR="00514B3C" w:rsidRDefault="00514B3C" w:rsidP="00514B3C">
            <w:pPr>
              <w:rPr>
                <w:b/>
                <w:lang w:eastAsia="x-none"/>
              </w:rPr>
            </w:pPr>
            <w:r>
              <w:rPr>
                <w:b/>
                <w:highlight w:val="green"/>
                <w:lang w:eastAsia="x-none"/>
              </w:rPr>
              <w:t>Agreement</w:t>
            </w:r>
          </w:p>
          <w:p w14:paraId="67FFD469" w14:textId="77777777" w:rsidR="00514B3C" w:rsidRDefault="00514B3C" w:rsidP="00514B3C">
            <w:r>
              <w:t xml:space="preserve">With regards to the Positioning methods supported using SL-PRS measurements </w:t>
            </w:r>
          </w:p>
          <w:p w14:paraId="5C84AF56" w14:textId="77777777" w:rsidR="00514B3C" w:rsidRDefault="00514B3C" w:rsidP="00514B3C">
            <w:pPr>
              <w:numPr>
                <w:ilvl w:val="0"/>
                <w:numId w:val="38"/>
              </w:numPr>
              <w:spacing w:after="0" w:line="252" w:lineRule="auto"/>
              <w:rPr>
                <w:rFonts w:ascii="Calibri" w:hAnsi="Calibri" w:cs="Calibri"/>
              </w:rPr>
            </w:pPr>
            <w:r>
              <w:t>at least the following measurements should be introduced:</w:t>
            </w:r>
          </w:p>
          <w:p w14:paraId="6947655C" w14:textId="77777777" w:rsidR="00514B3C" w:rsidRDefault="00514B3C" w:rsidP="00514B3C">
            <w:pPr>
              <w:pStyle w:val="ListParagraph"/>
              <w:numPr>
                <w:ilvl w:val="1"/>
                <w:numId w:val="39"/>
              </w:numPr>
              <w:overflowPunct w:val="0"/>
              <w:autoSpaceDE w:val="0"/>
              <w:autoSpaceDN w:val="0"/>
              <w:adjustRightInd w:val="0"/>
              <w:textAlignment w:val="baseline"/>
              <w:rPr>
                <w:rFonts w:eastAsia="SimSun"/>
                <w:iCs/>
              </w:rPr>
            </w:pPr>
            <w:r>
              <w:rPr>
                <w:rFonts w:eastAsia="SimSun"/>
                <w:iCs/>
              </w:rPr>
              <w:t xml:space="preserve">SL-PRS based Rx-Tx </w:t>
            </w:r>
            <w:proofErr w:type="gramStart"/>
            <w:r>
              <w:rPr>
                <w:rFonts w:eastAsia="SimSun"/>
                <w:iCs/>
              </w:rPr>
              <w:t>measurement</w:t>
            </w:r>
            <w:proofErr w:type="gramEnd"/>
          </w:p>
          <w:p w14:paraId="73086292"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RSTD </w:t>
            </w:r>
            <w:proofErr w:type="gramStart"/>
            <w:r>
              <w:rPr>
                <w:rFonts w:eastAsia="SimSun"/>
                <w:iCs/>
              </w:rPr>
              <w:t>measurement</w:t>
            </w:r>
            <w:proofErr w:type="gramEnd"/>
          </w:p>
          <w:p w14:paraId="23BA6750"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RSRP </w:t>
            </w:r>
            <w:proofErr w:type="gramStart"/>
            <w:r>
              <w:rPr>
                <w:rFonts w:eastAsia="SimSun"/>
                <w:iCs/>
              </w:rPr>
              <w:t>measurement</w:t>
            </w:r>
            <w:proofErr w:type="gramEnd"/>
          </w:p>
          <w:p w14:paraId="411A2DAC"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RSRPP </w:t>
            </w:r>
            <w:proofErr w:type="gramStart"/>
            <w:r>
              <w:rPr>
                <w:rFonts w:eastAsia="SimSun"/>
                <w:iCs/>
              </w:rPr>
              <w:t>measurement</w:t>
            </w:r>
            <w:proofErr w:type="gramEnd"/>
          </w:p>
          <w:p w14:paraId="2456EF83"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RTOA </w:t>
            </w:r>
            <w:proofErr w:type="gramStart"/>
            <w:r>
              <w:rPr>
                <w:rFonts w:eastAsia="SimSun"/>
                <w:iCs/>
              </w:rPr>
              <w:t>measurement</w:t>
            </w:r>
            <w:proofErr w:type="gramEnd"/>
          </w:p>
          <w:p w14:paraId="362F27C4"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 xml:space="preserve">SL-PRS based Azimuth of arrival (AoA) and SL zenith of arrival (ZoA) </w:t>
            </w:r>
            <w:proofErr w:type="gramStart"/>
            <w:r>
              <w:rPr>
                <w:rFonts w:eastAsia="SimSun"/>
                <w:iCs/>
              </w:rPr>
              <w:t>measurement</w:t>
            </w:r>
            <w:proofErr w:type="gramEnd"/>
          </w:p>
          <w:p w14:paraId="4A15665D" w14:textId="77777777" w:rsidR="00514B3C" w:rsidRDefault="00514B3C" w:rsidP="00514B3C"/>
          <w:p w14:paraId="3204E7A9" w14:textId="77777777" w:rsidR="00514B3C" w:rsidRDefault="00514B3C" w:rsidP="00514B3C">
            <w:pPr>
              <w:rPr>
                <w:rFonts w:eastAsia="SimSun"/>
                <w:lang w:eastAsia="zh-CN"/>
              </w:rPr>
            </w:pPr>
            <w:r>
              <w:rPr>
                <w:rFonts w:eastAsia="SimSun"/>
                <w:highlight w:val="green"/>
                <w:lang w:eastAsia="zh-CN"/>
              </w:rPr>
              <w:t>Agreement</w:t>
            </w:r>
          </w:p>
          <w:p w14:paraId="01380B20" w14:textId="77777777" w:rsidR="00514B3C" w:rsidRDefault="00514B3C" w:rsidP="00514B3C">
            <w:r>
              <w:t>For the content of the sidelink positioning measurement report, potential elements may include at least the following:</w:t>
            </w:r>
          </w:p>
          <w:p w14:paraId="5E0F7E19" w14:textId="77777777" w:rsidR="00514B3C" w:rsidRDefault="00514B3C" w:rsidP="00514B3C">
            <w:pPr>
              <w:pStyle w:val="ListParagraph"/>
              <w:numPr>
                <w:ilvl w:val="0"/>
                <w:numId w:val="25"/>
              </w:numPr>
              <w:spacing w:after="160" w:line="256" w:lineRule="auto"/>
              <w:ind w:left="480" w:hanging="480"/>
              <w:jc w:val="left"/>
              <w:rPr>
                <w:rFonts w:eastAsia="Times New Roman"/>
                <w:lang w:eastAsia="ko-KR"/>
              </w:rPr>
            </w:pPr>
            <w:r>
              <w:rPr>
                <w:rFonts w:eastAsia="Times New Roman"/>
                <w:lang w:eastAsia="ko-KR"/>
              </w:rPr>
              <w:t>One or more sidelink positioning measurement(s)</w:t>
            </w:r>
          </w:p>
          <w:p w14:paraId="13657D1F"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Timestamp(s) associated with a sidelink positioning </w:t>
            </w:r>
            <w:proofErr w:type="gramStart"/>
            <w:r>
              <w:rPr>
                <w:rFonts w:eastAsia="Times New Roman"/>
                <w:lang w:eastAsia="ko-KR"/>
              </w:rPr>
              <w:t>measurement</w:t>
            </w:r>
            <w:proofErr w:type="gramEnd"/>
            <w:r>
              <w:rPr>
                <w:rFonts w:eastAsia="Times New Roman"/>
                <w:lang w:eastAsia="ko-KR"/>
              </w:rPr>
              <w:t xml:space="preserve"> </w:t>
            </w:r>
          </w:p>
          <w:p w14:paraId="377DCCC1"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Quality metric(s) associated with a sidelink positioning </w:t>
            </w:r>
            <w:proofErr w:type="gramStart"/>
            <w:r>
              <w:rPr>
                <w:rFonts w:eastAsia="Times New Roman"/>
                <w:lang w:eastAsia="ko-KR"/>
              </w:rPr>
              <w:t>measurement</w:t>
            </w:r>
            <w:proofErr w:type="gramEnd"/>
            <w:r>
              <w:rPr>
                <w:rFonts w:eastAsia="Times New Roman"/>
                <w:lang w:eastAsia="ko-KR"/>
              </w:rPr>
              <w:t xml:space="preserve"> </w:t>
            </w:r>
          </w:p>
          <w:p w14:paraId="7024CE52"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Identification Information for a sidelink positioning </w:t>
            </w:r>
            <w:proofErr w:type="gramStart"/>
            <w:r>
              <w:rPr>
                <w:rFonts w:eastAsia="Times New Roman"/>
                <w:lang w:eastAsia="ko-KR"/>
              </w:rPr>
              <w:t>measurement</w:t>
            </w:r>
            <w:proofErr w:type="gramEnd"/>
          </w:p>
          <w:p w14:paraId="187ABA3B" w14:textId="2242E6BC" w:rsidR="00514B3C" w:rsidRPr="00514B3C" w:rsidRDefault="00514B3C" w:rsidP="00921B5B">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FFS any detail for the above</w:t>
            </w:r>
          </w:p>
        </w:tc>
      </w:tr>
    </w:tbl>
    <w:p w14:paraId="140C31A7" w14:textId="58234D05" w:rsidR="00921B5B" w:rsidRDefault="00921B5B" w:rsidP="00921B5B"/>
    <w:p w14:paraId="5D4EA503" w14:textId="02D89A12" w:rsidR="007B2AB1" w:rsidRDefault="007B2AB1" w:rsidP="00921B5B">
      <w:r>
        <w:t xml:space="preserve">In this section, we discuss </w:t>
      </w:r>
      <w:r w:rsidR="004D1341">
        <w:t>details of the measurements.</w:t>
      </w:r>
    </w:p>
    <w:p w14:paraId="1F31832A"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0E064031"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4D969888"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6523D7C8"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4A9B6008" w14:textId="59C0C116" w:rsidR="004D1341" w:rsidRDefault="004D1341" w:rsidP="00DD0FB1">
      <w:pPr>
        <w:pStyle w:val="Heading2"/>
      </w:pPr>
      <w:r>
        <w:t>RSRP Measurements</w:t>
      </w:r>
    </w:p>
    <w:p w14:paraId="52BC4454" w14:textId="2589A2BC" w:rsidR="00C841FB" w:rsidRDefault="00C841FB" w:rsidP="00C841FB">
      <w:pPr>
        <w:rPr>
          <w:lang w:val="en-US"/>
        </w:rPr>
      </w:pPr>
      <w:r>
        <w:rPr>
          <w:lang w:val="en-US"/>
        </w:rPr>
        <w:t xml:space="preserve">RAN1 </w:t>
      </w:r>
      <w:r w:rsidR="0055058D">
        <w:rPr>
          <w:lang w:val="en-US"/>
        </w:rPr>
        <w:t xml:space="preserve">agreed </w:t>
      </w:r>
      <w:r>
        <w:rPr>
          <w:lang w:val="en-US"/>
        </w:rPr>
        <w:t xml:space="preserve">on </w:t>
      </w:r>
      <w:r w:rsidR="003F2C38">
        <w:rPr>
          <w:lang w:val="en-US"/>
        </w:rPr>
        <w:t>definition</w:t>
      </w:r>
      <w:r w:rsidR="00FA56C1">
        <w:rPr>
          <w:lang w:val="en-US"/>
        </w:rPr>
        <w:t>s</w:t>
      </w:r>
      <w:r w:rsidR="003F2C38">
        <w:rPr>
          <w:lang w:val="en-US"/>
        </w:rPr>
        <w:t xml:space="preserve"> for </w:t>
      </w:r>
      <w:r w:rsidR="00FA56C1">
        <w:rPr>
          <w:lang w:val="en-US"/>
        </w:rPr>
        <w:t>SL PRS-</w:t>
      </w:r>
      <w:r w:rsidR="003F2C38">
        <w:rPr>
          <w:lang w:val="en-US"/>
        </w:rPr>
        <w:t xml:space="preserve">RSRP </w:t>
      </w:r>
      <w:r w:rsidR="00FA56C1">
        <w:rPr>
          <w:lang w:val="en-US"/>
        </w:rPr>
        <w:t>and SL PRS-RSRP</w:t>
      </w:r>
      <w:r w:rsidR="00C079D1">
        <w:rPr>
          <w:lang w:val="en-US"/>
        </w:rPr>
        <w:t>:</w:t>
      </w:r>
    </w:p>
    <w:tbl>
      <w:tblPr>
        <w:tblStyle w:val="TableGrid"/>
        <w:tblW w:w="0" w:type="auto"/>
        <w:tblLook w:val="04A0" w:firstRow="1" w:lastRow="0" w:firstColumn="1" w:lastColumn="0" w:noHBand="0" w:noVBand="1"/>
      </w:tblPr>
      <w:tblGrid>
        <w:gridCol w:w="9629"/>
      </w:tblGrid>
      <w:tr w:rsidR="00FA56C1" w14:paraId="6EF96DBF" w14:textId="77777777" w:rsidTr="00FA56C1">
        <w:tc>
          <w:tcPr>
            <w:tcW w:w="9629" w:type="dxa"/>
          </w:tcPr>
          <w:p w14:paraId="71F43C7C" w14:textId="77777777" w:rsidR="00FA56C1" w:rsidRPr="00304AA4" w:rsidRDefault="00FA56C1" w:rsidP="00FA56C1">
            <w:pPr>
              <w:rPr>
                <w:b/>
                <w:lang w:eastAsia="x-none"/>
              </w:rPr>
            </w:pPr>
            <w:r w:rsidRPr="00304AA4">
              <w:rPr>
                <w:b/>
                <w:highlight w:val="green"/>
                <w:lang w:eastAsia="x-none"/>
              </w:rPr>
              <w:t>Agreement</w:t>
            </w:r>
          </w:p>
          <w:p w14:paraId="41C143E1" w14:textId="77777777" w:rsidR="00FA56C1" w:rsidRPr="008429B0" w:rsidRDefault="00FA56C1" w:rsidP="00FA56C1">
            <w:pPr>
              <w:rPr>
                <w:lang w:eastAsia="x-none"/>
              </w:rPr>
            </w:pPr>
            <w:r w:rsidRPr="008429B0">
              <w:rPr>
                <w:lang w:eastAsia="x-none"/>
              </w:rPr>
              <w:t>SL PRS reference signal received power (SL PRS-RSRP)</w:t>
            </w:r>
          </w:p>
          <w:p w14:paraId="2E55D8B2" w14:textId="77777777" w:rsidR="00FA56C1" w:rsidRPr="008429B0" w:rsidRDefault="00FA56C1" w:rsidP="00FA56C1">
            <w:pPr>
              <w:numPr>
                <w:ilvl w:val="0"/>
                <w:numId w:val="40"/>
              </w:numPr>
              <w:spacing w:after="0"/>
              <w:jc w:val="left"/>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w:t>
            </w:r>
            <w:proofErr w:type="gramStart"/>
            <w:r w:rsidRPr="008429B0">
              <w:rPr>
                <w:bCs/>
                <w:lang w:eastAsia="x-none"/>
              </w:rPr>
              <w:t>bandwidth</w:t>
            </w:r>
            <w:proofErr w:type="gramEnd"/>
            <w:r w:rsidRPr="008429B0">
              <w:rPr>
                <w:bCs/>
                <w:lang w:eastAsia="x-none"/>
              </w:rPr>
              <w:t xml:space="preserve"> </w:t>
            </w:r>
          </w:p>
          <w:p w14:paraId="2E66E2DB" w14:textId="77777777" w:rsidR="00FA56C1" w:rsidRPr="008429B0" w:rsidRDefault="00FA56C1" w:rsidP="00FA56C1">
            <w:pPr>
              <w:rPr>
                <w:lang w:eastAsia="x-none"/>
              </w:rPr>
            </w:pPr>
            <w:proofErr w:type="gramStart"/>
            <w:r w:rsidRPr="008429B0">
              <w:rPr>
                <w:lang w:eastAsia="x-none"/>
              </w:rPr>
              <w:t>With regard to</w:t>
            </w:r>
            <w:proofErr w:type="gramEnd"/>
            <w:r w:rsidRPr="008429B0">
              <w:rPr>
                <w:lang w:eastAsia="x-none"/>
              </w:rPr>
              <w:t xml:space="preserve"> the reference point</w:t>
            </w:r>
          </w:p>
          <w:p w14:paraId="3C19BC42" w14:textId="77777777" w:rsidR="00FA56C1" w:rsidRPr="008429B0" w:rsidRDefault="00FA56C1" w:rsidP="00FA56C1">
            <w:pPr>
              <w:numPr>
                <w:ilvl w:val="0"/>
                <w:numId w:val="40"/>
              </w:numPr>
              <w:spacing w:after="0"/>
              <w:jc w:val="left"/>
              <w:rPr>
                <w:lang w:eastAsia="x-none"/>
              </w:rPr>
            </w:pPr>
            <w:r w:rsidRPr="008429B0">
              <w:rPr>
                <w:lang w:eastAsia="x-none"/>
              </w:rPr>
              <w:t>For frequency range 1, the reference point for the SL PRS-RSRP shall be the antenna connector of the UE.</w:t>
            </w:r>
          </w:p>
          <w:p w14:paraId="4257FB81" w14:textId="77777777" w:rsidR="00FA56C1" w:rsidRPr="008429B0" w:rsidRDefault="00FA56C1" w:rsidP="00FA56C1">
            <w:pPr>
              <w:numPr>
                <w:ilvl w:val="0"/>
                <w:numId w:val="40"/>
              </w:numPr>
              <w:spacing w:after="0"/>
              <w:jc w:val="left"/>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p w14:paraId="4458614D" w14:textId="77777777" w:rsidR="00FA56C1" w:rsidRDefault="00FA56C1" w:rsidP="00FA56C1">
            <w:pPr>
              <w:rPr>
                <w:lang w:eastAsia="x-none"/>
              </w:rPr>
            </w:pPr>
          </w:p>
          <w:p w14:paraId="0D998DDC" w14:textId="77777777" w:rsidR="00FA56C1" w:rsidRPr="00304AA4" w:rsidRDefault="00FA56C1" w:rsidP="00FA56C1">
            <w:pPr>
              <w:rPr>
                <w:b/>
                <w:lang w:eastAsia="x-none"/>
              </w:rPr>
            </w:pPr>
            <w:r w:rsidRPr="00304AA4">
              <w:rPr>
                <w:b/>
                <w:highlight w:val="green"/>
                <w:lang w:eastAsia="x-none"/>
              </w:rPr>
              <w:t>Agreement</w:t>
            </w:r>
          </w:p>
          <w:p w14:paraId="56E3DDF4" w14:textId="77777777" w:rsidR="00FA56C1" w:rsidRPr="008429B0" w:rsidRDefault="00FA56C1" w:rsidP="00FA56C1">
            <w:pPr>
              <w:rPr>
                <w:lang w:eastAsia="x-none"/>
              </w:rPr>
            </w:pPr>
            <w:r w:rsidRPr="008429B0">
              <w:rPr>
                <w:lang w:eastAsia="x-none"/>
              </w:rPr>
              <w:t>SL PRS reference signal received path power (SL PRS-RSRPP),</w:t>
            </w:r>
          </w:p>
          <w:p w14:paraId="7EC6B9D8" w14:textId="77777777" w:rsidR="00FA56C1" w:rsidRPr="008429B0" w:rsidRDefault="00FA56C1" w:rsidP="00FA56C1">
            <w:pPr>
              <w:numPr>
                <w:ilvl w:val="0"/>
                <w:numId w:val="40"/>
              </w:numPr>
              <w:spacing w:after="0"/>
              <w:jc w:val="left"/>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8D49C5D" w14:textId="77777777" w:rsidR="00FA56C1" w:rsidRPr="008429B0" w:rsidRDefault="00FA56C1" w:rsidP="00FA56C1">
            <w:pPr>
              <w:rPr>
                <w:lang w:eastAsia="x-none"/>
              </w:rPr>
            </w:pPr>
            <w:proofErr w:type="gramStart"/>
            <w:r w:rsidRPr="008429B0">
              <w:rPr>
                <w:lang w:eastAsia="x-none"/>
              </w:rPr>
              <w:t>With regard to</w:t>
            </w:r>
            <w:proofErr w:type="gramEnd"/>
            <w:r w:rsidRPr="008429B0">
              <w:rPr>
                <w:lang w:eastAsia="x-none"/>
              </w:rPr>
              <w:t xml:space="preserve"> the reference point</w:t>
            </w:r>
          </w:p>
          <w:p w14:paraId="7F7F703A" w14:textId="77777777" w:rsidR="00FA56C1" w:rsidRPr="008429B0" w:rsidRDefault="00FA56C1" w:rsidP="00FA56C1">
            <w:pPr>
              <w:numPr>
                <w:ilvl w:val="0"/>
                <w:numId w:val="40"/>
              </w:numPr>
              <w:spacing w:after="0"/>
              <w:jc w:val="left"/>
              <w:rPr>
                <w:lang w:eastAsia="x-none"/>
              </w:rPr>
            </w:pPr>
            <w:r w:rsidRPr="008429B0">
              <w:rPr>
                <w:lang w:eastAsia="x-none"/>
              </w:rPr>
              <w:t>For frequency range 1, the reference point for the SL PRS-RSRPP shall be the antenna connector of the UE.</w:t>
            </w:r>
          </w:p>
          <w:p w14:paraId="35433949" w14:textId="449459C0" w:rsidR="00FA56C1" w:rsidRPr="00FA56C1" w:rsidRDefault="00FA56C1" w:rsidP="00C841FB">
            <w:pPr>
              <w:numPr>
                <w:ilvl w:val="0"/>
                <w:numId w:val="40"/>
              </w:numPr>
              <w:spacing w:after="0"/>
              <w:jc w:val="left"/>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tc>
      </w:tr>
    </w:tbl>
    <w:p w14:paraId="6579C534" w14:textId="31E36E9D" w:rsidR="00FA56C1" w:rsidRDefault="0055058D" w:rsidP="00C841FB">
      <w:pPr>
        <w:rPr>
          <w:lang w:val="en-US"/>
        </w:rPr>
      </w:pPr>
      <w:r>
        <w:rPr>
          <w:lang w:val="en-US"/>
        </w:rPr>
        <w:t>These definitions include the reference point for FR1, but not FR2. The latter was discussed, but not agreed in RAN1 #11</w:t>
      </w:r>
      <w:r w:rsidR="005A17F1">
        <w:rPr>
          <w:lang w:val="en-US"/>
        </w:rPr>
        <w:t xml:space="preserve">2. In our view, defining a reference point for the FR2 measurement is </w:t>
      </w:r>
      <w:r w:rsidR="00E55BAB">
        <w:rPr>
          <w:lang w:val="en-US"/>
        </w:rPr>
        <w:t>consistent with the WID, since not defining these reference points</w:t>
      </w:r>
      <w:r w:rsidR="00393FBF">
        <w:rPr>
          <w:lang w:val="en-US"/>
        </w:rPr>
        <w:t xml:space="preserve"> leaves SL positioning on FR2 unsupported</w:t>
      </w:r>
      <w:r w:rsidR="00C71287">
        <w:rPr>
          <w:lang w:val="en-US"/>
        </w:rPr>
        <w:t>, counter to the WID</w:t>
      </w:r>
      <w:r w:rsidR="00393FBF">
        <w:rPr>
          <w:lang w:val="en-US"/>
        </w:rPr>
        <w:t>. Hence, we propose to reuse the</w:t>
      </w:r>
      <w:r w:rsidR="00C71287">
        <w:rPr>
          <w:lang w:val="en-US"/>
        </w:rPr>
        <w:t xml:space="preserve"> </w:t>
      </w:r>
      <w:r w:rsidR="004E38B2">
        <w:rPr>
          <w:lang w:val="en-US"/>
        </w:rPr>
        <w:t>reference point definition from DL-PRS</w:t>
      </w:r>
      <w:r w:rsidR="00C71287">
        <w:rPr>
          <w:lang w:val="en-US"/>
        </w:rPr>
        <w:t>:</w:t>
      </w:r>
    </w:p>
    <w:p w14:paraId="7D173C6C" w14:textId="09890121" w:rsidR="004E38B2" w:rsidRDefault="004E38B2" w:rsidP="004E38B2">
      <w:pPr>
        <w:pStyle w:val="Caption"/>
        <w:rPr>
          <w:lang w:val="en-US"/>
        </w:rPr>
      </w:pPr>
      <w:bookmarkStart w:id="6" w:name="_Toc131757468"/>
      <w:r>
        <w:t xml:space="preserve">Proposal </w:t>
      </w:r>
      <w:r w:rsidR="00EE6854">
        <w:fldChar w:fldCharType="begin"/>
      </w:r>
      <w:r w:rsidR="00EE6854">
        <w:instrText xml:space="preserve"> SEQ Proposal \* ARABIC </w:instrText>
      </w:r>
      <w:r w:rsidR="00EE6854">
        <w:fldChar w:fldCharType="separate"/>
      </w:r>
      <w:r w:rsidR="007F58E9">
        <w:rPr>
          <w:noProof/>
        </w:rPr>
        <w:t>6</w:t>
      </w:r>
      <w:r w:rsidR="00EE6854">
        <w:rPr>
          <w:noProof/>
        </w:rPr>
        <w:fldChar w:fldCharType="end"/>
      </w:r>
      <w:r>
        <w:t>: For SL PRS-RSRP measurement</w:t>
      </w:r>
      <w:r w:rsidR="003163CC">
        <w:t xml:space="preserve"> and for frequency range 2, </w:t>
      </w:r>
      <w:r w:rsidR="00EC0ED8">
        <w:t>SL PRS</w:t>
      </w:r>
      <w:r w:rsidR="00EC0ED8" w:rsidRPr="004C0F43">
        <w:t>-RSRP shall be measured based on the combined signal from</w:t>
      </w:r>
      <w:r w:rsidR="00EC0ED8" w:rsidRPr="005F2375">
        <w:t xml:space="preserve"> antenna elements corresponding to a given receiver branch. </w:t>
      </w:r>
      <w:r w:rsidR="0079518F">
        <w:t>I</w:t>
      </w:r>
      <w:r w:rsidR="00EC0ED8" w:rsidRPr="005F2375">
        <w:t xml:space="preserve">f receiver diversity is in use by the UE, the reported </w:t>
      </w:r>
      <w:r w:rsidR="00EC0ED8">
        <w:t>SL PRS</w:t>
      </w:r>
      <w:r w:rsidR="00EC0ED8" w:rsidRPr="005F2375">
        <w:t xml:space="preserve">-RSRP value shall not be lower than the corresponding </w:t>
      </w:r>
      <w:r w:rsidR="00EC0ED8">
        <w:t>SL PRS-</w:t>
      </w:r>
      <w:r w:rsidR="00EC0ED8" w:rsidRPr="005F2375">
        <w:t xml:space="preserve">RSRP of any of the individual receiver </w:t>
      </w:r>
      <w:proofErr w:type="gramStart"/>
      <w:r w:rsidR="00EC0ED8" w:rsidRPr="005F2375">
        <w:t>branches</w:t>
      </w:r>
      <w:bookmarkEnd w:id="6"/>
      <w:proofErr w:type="gramEnd"/>
    </w:p>
    <w:p w14:paraId="3422C54B" w14:textId="6D2423A1" w:rsidR="00C71287" w:rsidRPr="0079518F" w:rsidRDefault="0079518F" w:rsidP="0079518F">
      <w:pPr>
        <w:pStyle w:val="Caption"/>
      </w:pPr>
      <w:bookmarkStart w:id="7" w:name="_Toc131757469"/>
      <w:r>
        <w:t xml:space="preserve">Proposal </w:t>
      </w:r>
      <w:r w:rsidR="00EE6854">
        <w:fldChar w:fldCharType="begin"/>
      </w:r>
      <w:r w:rsidR="00EE6854">
        <w:instrText xml:space="preserve"> SEQ Proposal \* ARABIC </w:instrText>
      </w:r>
      <w:r w:rsidR="00EE6854">
        <w:fldChar w:fldCharType="separate"/>
      </w:r>
      <w:r w:rsidR="007F58E9">
        <w:rPr>
          <w:noProof/>
        </w:rPr>
        <w:t>7</w:t>
      </w:r>
      <w:r w:rsidR="00EE6854">
        <w:rPr>
          <w:noProof/>
        </w:rPr>
        <w:fldChar w:fldCharType="end"/>
      </w:r>
      <w:r>
        <w:t xml:space="preserve">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w:t>
      </w:r>
      <w:r w:rsidR="001F6E0E">
        <w:t>S</w:t>
      </w:r>
      <w:r>
        <w:t xml:space="preserve">L PRS-RSRP </w:t>
      </w:r>
      <w:proofErr w:type="gramStart"/>
      <w:r>
        <w:t>measurements</w:t>
      </w:r>
      <w:bookmarkEnd w:id="7"/>
      <w:proofErr w:type="gramEnd"/>
    </w:p>
    <w:p w14:paraId="4D390AF1" w14:textId="7FAE5417" w:rsidR="00DD0FB1" w:rsidRPr="00DD0FB1" w:rsidRDefault="00DD0FB1" w:rsidP="00DD0FB1">
      <w:pPr>
        <w:pStyle w:val="Heading2"/>
      </w:pPr>
      <w:r>
        <w:t>Time Measurements</w:t>
      </w:r>
    </w:p>
    <w:p w14:paraId="182AE95B" w14:textId="77777777" w:rsidR="00980D52" w:rsidRDefault="00CD1398" w:rsidP="00921B5B">
      <w:r>
        <w:t xml:space="preserve">Rx-Tx time </w:t>
      </w:r>
      <w:r w:rsidR="00A42E18">
        <w:t xml:space="preserve">difference </w:t>
      </w:r>
      <w:r w:rsidR="00CF5634">
        <w:t>measurement is required for RTT calculations</w:t>
      </w:r>
      <w:r w:rsidR="00122C44">
        <w:t>,</w:t>
      </w:r>
      <w:r w:rsidR="00CF5634">
        <w:t xml:space="preserve"> and one question is whether </w:t>
      </w:r>
      <w:r w:rsidR="00CB782B">
        <w:t xml:space="preserve">the </w:t>
      </w:r>
      <w:r w:rsidR="0097369A">
        <w:t xml:space="preserve">transmit time used in the calculation is the actual </w:t>
      </w:r>
      <w:r w:rsidR="00D878C2">
        <w:t xml:space="preserve">transmission </w:t>
      </w:r>
      <w:r w:rsidR="0097369A">
        <w:t xml:space="preserve">time </w:t>
      </w:r>
      <w:r w:rsidR="00D878C2">
        <w:t xml:space="preserve">or the </w:t>
      </w:r>
      <w:r w:rsidR="00122C44">
        <w:t xml:space="preserve">closest </w:t>
      </w:r>
      <w:r w:rsidR="00D878C2">
        <w:t>sub</w:t>
      </w:r>
      <w:r w:rsidR="00DF2DAC">
        <w:t>frame</w:t>
      </w:r>
      <w:r w:rsidR="0097369A">
        <w:t xml:space="preserve"> time.</w:t>
      </w:r>
      <w:r w:rsidR="00980D52">
        <w:t xml:space="preserve"> RAN1 listed three alternatives to consider:</w:t>
      </w:r>
    </w:p>
    <w:tbl>
      <w:tblPr>
        <w:tblStyle w:val="TableGrid"/>
        <w:tblW w:w="0" w:type="auto"/>
        <w:tblLook w:val="04A0" w:firstRow="1" w:lastRow="0" w:firstColumn="1" w:lastColumn="0" w:noHBand="0" w:noVBand="1"/>
      </w:tblPr>
      <w:tblGrid>
        <w:gridCol w:w="9629"/>
      </w:tblGrid>
      <w:tr w:rsidR="00980D52" w14:paraId="5D105172" w14:textId="77777777" w:rsidTr="00980D52">
        <w:tc>
          <w:tcPr>
            <w:tcW w:w="9629" w:type="dxa"/>
          </w:tcPr>
          <w:p w14:paraId="56117487" w14:textId="77777777" w:rsidR="00980D52" w:rsidRPr="00304AA4" w:rsidRDefault="00980D52" w:rsidP="00980D52">
            <w:pPr>
              <w:rPr>
                <w:b/>
                <w:lang w:eastAsia="x-none"/>
              </w:rPr>
            </w:pPr>
            <w:r w:rsidRPr="00304AA4">
              <w:rPr>
                <w:b/>
                <w:highlight w:val="green"/>
                <w:lang w:eastAsia="x-none"/>
              </w:rPr>
              <w:t>Agreement</w:t>
            </w:r>
          </w:p>
          <w:p w14:paraId="76B05161" w14:textId="77777777" w:rsidR="00980D52" w:rsidRPr="001025BF" w:rsidRDefault="00980D52" w:rsidP="00980D52">
            <w:pPr>
              <w:rPr>
                <w:rFonts w:eastAsia="DengXian"/>
                <w:sz w:val="21"/>
                <w:szCs w:val="21"/>
              </w:rPr>
            </w:pPr>
            <w:r w:rsidRPr="001025BF">
              <w:t xml:space="preserve">For definition of SL-PRS based Rx-Tx measurement, downselect one of the following alternatives in RAN1# 112b to minimize the impact of UE reference timing offset and </w:t>
            </w:r>
            <w:proofErr w:type="gramStart"/>
            <w:r w:rsidRPr="001025BF">
              <w:t>mobility</w:t>
            </w:r>
            <w:proofErr w:type="gramEnd"/>
          </w:p>
          <w:p w14:paraId="652EFD7B" w14:textId="77777777" w:rsidR="00980D52" w:rsidRPr="001025BF" w:rsidRDefault="00980D52" w:rsidP="00980D52">
            <w:pPr>
              <w:pStyle w:val="ListParagraph"/>
              <w:numPr>
                <w:ilvl w:val="0"/>
                <w:numId w:val="41"/>
              </w:numPr>
              <w:overflowPunct w:val="0"/>
              <w:autoSpaceDE w:val="0"/>
              <w:autoSpaceDN w:val="0"/>
              <w:spacing w:after="0"/>
              <w:ind w:left="714" w:hanging="357"/>
              <w:textAlignment w:val="baseline"/>
            </w:pPr>
            <w:r w:rsidRPr="001025BF">
              <w:t xml:space="preserve">Alt1: actual SL-PRS transmission time is used for the definition of SL-PRS based Rx-Tx time difference </w:t>
            </w:r>
            <w:proofErr w:type="gramStart"/>
            <w:r w:rsidRPr="001025BF">
              <w:t>measurement</w:t>
            </w:r>
            <w:proofErr w:type="gramEnd"/>
          </w:p>
          <w:p w14:paraId="56BF52A4" w14:textId="77777777" w:rsidR="00980D52" w:rsidRPr="001025BF" w:rsidRDefault="00980D52" w:rsidP="00980D52">
            <w:pPr>
              <w:pStyle w:val="ListParagraph"/>
              <w:numPr>
                <w:ilvl w:val="0"/>
                <w:numId w:val="41"/>
              </w:numPr>
              <w:overflowPunct w:val="0"/>
              <w:autoSpaceDE w:val="0"/>
              <w:autoSpaceDN w:val="0"/>
              <w:spacing w:after="0"/>
              <w:ind w:left="714" w:hanging="357"/>
              <w:textAlignment w:val="baseline"/>
            </w:pPr>
            <w:r w:rsidRPr="001025BF">
              <w:t xml:space="preserve">Alt2: SL-PRS transmission time based on the sidelink PRS receiving symbol is used for the definition of SL-PRS based Rx-Tx time difference </w:t>
            </w:r>
            <w:proofErr w:type="gramStart"/>
            <w:r w:rsidRPr="001025BF">
              <w:t>measurement</w:t>
            </w:r>
            <w:proofErr w:type="gramEnd"/>
          </w:p>
          <w:p w14:paraId="05BDCA8E" w14:textId="7BC82F21" w:rsidR="00980D52" w:rsidRDefault="00980D52" w:rsidP="00921B5B">
            <w:pPr>
              <w:pStyle w:val="ListParagraph"/>
              <w:numPr>
                <w:ilvl w:val="0"/>
                <w:numId w:val="41"/>
              </w:numPr>
              <w:overflowPunct w:val="0"/>
              <w:autoSpaceDE w:val="0"/>
              <w:autoSpaceDN w:val="0"/>
              <w:spacing w:after="0"/>
              <w:ind w:left="714" w:hanging="357"/>
              <w:textAlignment w:val="baseline"/>
            </w:pPr>
            <w:r w:rsidRPr="001025BF">
              <w:t>Alt3: based on the Rel-16/17 definition for gNB Rx-Tx time difference/UE Rx-Tx time difference in Uu.</w:t>
            </w:r>
          </w:p>
        </w:tc>
      </w:tr>
    </w:tbl>
    <w:p w14:paraId="15283EF0" w14:textId="77777777" w:rsidR="00980D52" w:rsidRDefault="00980D52" w:rsidP="00921B5B"/>
    <w:p w14:paraId="10A1555F" w14:textId="4D8CEDC2" w:rsidR="001C4193" w:rsidRDefault="00122C44" w:rsidP="00921B5B">
      <w:r>
        <w:t xml:space="preserve">In Uu, </w:t>
      </w:r>
      <w:r w:rsidR="00183D85">
        <w:t xml:space="preserve">the Rx-Tx time difference is defined using the time of the subframe closest </w:t>
      </w:r>
      <w:r w:rsidR="00C13152">
        <w:t xml:space="preserve">in time to the subframe in which PRS is received. </w:t>
      </w:r>
      <w:r w:rsidR="00BA5664">
        <w:t xml:space="preserve">In sidelink, a more robust solution is needed due to high </w:t>
      </w:r>
      <w:r w:rsidR="00814FD0">
        <w:t xml:space="preserve">UE mobility in some application, </w:t>
      </w:r>
      <w:r w:rsidR="00D476EF">
        <w:t xml:space="preserve">changes in synchronization reference between </w:t>
      </w:r>
      <w:r w:rsidR="00B1444C">
        <w:t xml:space="preserve">Rx and Tx, and changes in TA </w:t>
      </w:r>
      <w:r w:rsidR="003B7BA9">
        <w:t xml:space="preserve">and differences in its value between UEs when uplink timing is used. </w:t>
      </w:r>
      <w:r w:rsidR="0090242E">
        <w:t>Using the actual transmission time addresses these issues</w:t>
      </w:r>
      <w:r w:rsidR="00711956">
        <w:t xml:space="preserve"> without increasing signaling or procedure complexity.</w:t>
      </w:r>
    </w:p>
    <w:p w14:paraId="661F7E21" w14:textId="611E2D7D" w:rsidR="007E6641" w:rsidRDefault="007E6641" w:rsidP="007E6641">
      <w:pPr>
        <w:pStyle w:val="Caption"/>
      </w:pPr>
      <w:bookmarkStart w:id="8" w:name="_Toc131757461"/>
      <w:r>
        <w:t xml:space="preserve">Observation </w:t>
      </w:r>
      <w:r w:rsidR="00EE6854">
        <w:fldChar w:fldCharType="begin"/>
      </w:r>
      <w:r w:rsidR="00EE6854">
        <w:instrText xml:space="preserve"> SEQ Observation \* ARABIC </w:instrText>
      </w:r>
      <w:r w:rsidR="00EE6854">
        <w:fldChar w:fldCharType="separate"/>
      </w:r>
      <w:r w:rsidR="007F58E9">
        <w:rPr>
          <w:noProof/>
        </w:rPr>
        <w:t>2</w:t>
      </w:r>
      <w:r w:rsidR="00EE6854">
        <w:rPr>
          <w:noProof/>
        </w:rPr>
        <w:fldChar w:fldCharType="end"/>
      </w:r>
      <w:r>
        <w:t xml:space="preserve">: Using </w:t>
      </w:r>
      <w:r w:rsidR="00723D5E">
        <w:t>time of the subframe</w:t>
      </w:r>
      <w:r w:rsidR="00705C53">
        <w:t xml:space="preserve"> closest in time to the subframe in which SL-PRS is received would increase measurement uncertainty due to UE mobility, </w:t>
      </w:r>
      <w:r w:rsidR="008B315B">
        <w:t>differences and changes in synchronization sources, and differences and changes in TA.</w:t>
      </w:r>
      <w:bookmarkEnd w:id="8"/>
    </w:p>
    <w:p w14:paraId="6A5568D0" w14:textId="48EF1575" w:rsidR="009C7257" w:rsidRDefault="00711956" w:rsidP="00711956">
      <w:pPr>
        <w:pStyle w:val="Caption"/>
      </w:pPr>
      <w:bookmarkStart w:id="9" w:name="_Toc131757470"/>
      <w:r>
        <w:t xml:space="preserve">Proposal </w:t>
      </w:r>
      <w:r w:rsidR="00EE6854">
        <w:fldChar w:fldCharType="begin"/>
      </w:r>
      <w:r w:rsidR="00EE6854">
        <w:instrText xml:space="preserve"> SEQ Proposal \* ARABIC </w:instrText>
      </w:r>
      <w:r w:rsidR="00EE6854">
        <w:fldChar w:fldCharType="separate"/>
      </w:r>
      <w:r w:rsidR="007F58E9">
        <w:rPr>
          <w:noProof/>
        </w:rPr>
        <w:t>8</w:t>
      </w:r>
      <w:r w:rsidR="00EE6854">
        <w:rPr>
          <w:noProof/>
        </w:rPr>
        <w:fldChar w:fldCharType="end"/>
      </w:r>
      <w:r>
        <w:t xml:space="preserve">: </w:t>
      </w:r>
      <w:r w:rsidR="00E4189A">
        <w:t>A</w:t>
      </w:r>
      <w:r>
        <w:t xml:space="preserve">ctual SL-PRS transmission time is used for </w:t>
      </w:r>
      <w:r w:rsidR="00BF6A1E">
        <w:t xml:space="preserve">the definition of the </w:t>
      </w:r>
      <w:r>
        <w:t xml:space="preserve">UE </w:t>
      </w:r>
      <w:r w:rsidR="00E37849">
        <w:t>SL Rx-Tx time difference measurement</w:t>
      </w:r>
      <w:r w:rsidR="002632B2">
        <w:t xml:space="preserve"> (</w:t>
      </w:r>
      <w:proofErr w:type="gramStart"/>
      <w:r w:rsidR="002632B2">
        <w:t>i.e.</w:t>
      </w:r>
      <w:proofErr w:type="gramEnd"/>
      <w:r w:rsidR="002632B2">
        <w:t xml:space="preserve"> Alt 1)</w:t>
      </w:r>
      <w:r w:rsidR="00E37849">
        <w:t>.</w:t>
      </w:r>
      <w:bookmarkEnd w:id="9"/>
    </w:p>
    <w:p w14:paraId="04FBD026" w14:textId="60F84C16" w:rsidR="00915565" w:rsidRDefault="002F18FC" w:rsidP="00915565">
      <w:r>
        <w:t xml:space="preserve">RAN1 agreed to </w:t>
      </w:r>
      <w:r w:rsidR="007D20A1">
        <w:t xml:space="preserve">define the RTOA measurement as the beginning of the subframe containing </w:t>
      </w:r>
      <w:r w:rsidR="00EF6416">
        <w:t>the received SL-PRS relative to a reference time:</w:t>
      </w:r>
    </w:p>
    <w:tbl>
      <w:tblPr>
        <w:tblStyle w:val="TableGrid"/>
        <w:tblW w:w="0" w:type="auto"/>
        <w:tblLook w:val="04A0" w:firstRow="1" w:lastRow="0" w:firstColumn="1" w:lastColumn="0" w:noHBand="0" w:noVBand="1"/>
      </w:tblPr>
      <w:tblGrid>
        <w:gridCol w:w="9629"/>
      </w:tblGrid>
      <w:tr w:rsidR="00EF6416" w14:paraId="7EF6F5ED" w14:textId="77777777" w:rsidTr="00EF6416">
        <w:tc>
          <w:tcPr>
            <w:tcW w:w="9629" w:type="dxa"/>
          </w:tcPr>
          <w:p w14:paraId="6345709E" w14:textId="77777777" w:rsidR="00EF6416" w:rsidRPr="00304AA4" w:rsidRDefault="00EF6416" w:rsidP="00EF6416">
            <w:pPr>
              <w:rPr>
                <w:b/>
                <w:lang w:eastAsia="x-none"/>
              </w:rPr>
            </w:pPr>
            <w:r w:rsidRPr="00304AA4">
              <w:rPr>
                <w:b/>
                <w:highlight w:val="green"/>
                <w:lang w:eastAsia="x-none"/>
              </w:rPr>
              <w:t>Agreement</w:t>
            </w:r>
          </w:p>
          <w:p w14:paraId="79FE5069" w14:textId="77777777" w:rsidR="00EF6416" w:rsidRPr="008429B0" w:rsidRDefault="00EF6416" w:rsidP="00EF6416">
            <w:pPr>
              <w:pStyle w:val="BodyText"/>
              <w:spacing w:after="0"/>
              <w:rPr>
                <w:rFonts w:eastAsia="DengXian"/>
                <w:szCs w:val="20"/>
              </w:rPr>
            </w:pPr>
            <w:r w:rsidRPr="008429B0">
              <w:rPr>
                <w:rFonts w:eastAsia="DengXian"/>
                <w:szCs w:val="20"/>
              </w:rPr>
              <w:t>SL-PRS based RTOA T</w:t>
            </w:r>
            <w:r w:rsidRPr="008429B0">
              <w:rPr>
                <w:rFonts w:eastAsia="DengXian"/>
                <w:szCs w:val="20"/>
                <w:vertAlign w:val="subscript"/>
              </w:rPr>
              <w:t>SL-RTOA</w:t>
            </w:r>
            <w:r w:rsidRPr="008429B0">
              <w:rPr>
                <w:rFonts w:eastAsia="DengXian"/>
                <w:szCs w:val="20"/>
              </w:rPr>
              <w:t xml:space="preserve"> is defined as the beginning time of SL subframe #i containing SL-PRS received from </w:t>
            </w:r>
            <w:r>
              <w:rPr>
                <w:rFonts w:eastAsia="DengXian"/>
                <w:szCs w:val="20"/>
              </w:rPr>
              <w:t xml:space="preserve">a </w:t>
            </w:r>
            <w:r w:rsidRPr="008429B0">
              <w:rPr>
                <w:rFonts w:eastAsia="DengXian"/>
                <w:szCs w:val="20"/>
              </w:rPr>
              <w:t>UE, relative to the RTOA Reference Time. T</w:t>
            </w:r>
            <w:r w:rsidRPr="008429B0">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8429B0">
              <w:t xml:space="preserve">, </w:t>
            </w:r>
            <w:proofErr w:type="gramStart"/>
            <w:r w:rsidRPr="008429B0">
              <w:t>where</w:t>
            </w:r>
            <w:proofErr w:type="gramEnd"/>
          </w:p>
          <w:p w14:paraId="2C5FC561" w14:textId="77777777" w:rsidR="00EF6416" w:rsidRPr="00ED5E1C" w:rsidRDefault="00EF6416" w:rsidP="00EF6416">
            <w:pPr>
              <w:widowControl w:val="0"/>
              <w:numPr>
                <w:ilvl w:val="0"/>
                <w:numId w:val="42"/>
              </w:numPr>
              <w:autoSpaceDE w:val="0"/>
              <w:autoSpaceDN w:val="0"/>
              <w:snapToGrid w:val="0"/>
              <w:spacing w:after="0"/>
              <w:rPr>
                <w:rFonts w:eastAsia="Calibri"/>
                <w:bCs/>
              </w:rPr>
            </w:pPr>
            <w:r w:rsidRPr="008429B0">
              <w:rPr>
                <w:bCs/>
              </w:rPr>
              <w:t>T</w:t>
            </w:r>
            <w:r w:rsidRPr="008429B0">
              <w:rPr>
                <w:bCs/>
                <w:vertAlign w:val="subscript"/>
              </w:rPr>
              <w:t xml:space="preserve">0 </w:t>
            </w:r>
            <w:r w:rsidRPr="008429B0">
              <w:rPr>
                <w:bCs/>
              </w:rPr>
              <w:t>is the nominal beginning time of SFN 0 or DFN0.</w:t>
            </w:r>
          </w:p>
          <w:p w14:paraId="7123F02E" w14:textId="77777777" w:rsidR="00EF6416" w:rsidRPr="00ED5E1C" w:rsidRDefault="00EF6416" w:rsidP="00EF6416">
            <w:pPr>
              <w:widowControl w:val="0"/>
              <w:numPr>
                <w:ilvl w:val="1"/>
                <w:numId w:val="42"/>
              </w:numPr>
              <w:autoSpaceDE w:val="0"/>
              <w:autoSpaceDN w:val="0"/>
              <w:snapToGrid w:val="0"/>
              <w:spacing w:after="0"/>
              <w:rPr>
                <w:rFonts w:eastAsia="Calibri"/>
                <w:bCs/>
              </w:rPr>
            </w:pPr>
            <w:r w:rsidRPr="00ED5E1C">
              <w:rPr>
                <w:rFonts w:hint="eastAsia"/>
                <w:bCs/>
              </w:rPr>
              <w:t>F</w:t>
            </w:r>
            <w:r w:rsidRPr="00ED5E1C">
              <w:rPr>
                <w:bCs/>
              </w:rPr>
              <w:t>FS on how to select between SFN 0 or DFN 0 for determination of T0.</w:t>
            </w:r>
          </w:p>
          <w:p w14:paraId="0AC1FBAA" w14:textId="77777777" w:rsidR="00EF6416" w:rsidRPr="008429B0" w:rsidRDefault="00EF6416" w:rsidP="00EF6416">
            <w:pPr>
              <w:widowControl w:val="0"/>
              <w:numPr>
                <w:ilvl w:val="1"/>
                <w:numId w:val="42"/>
              </w:numPr>
              <w:autoSpaceDE w:val="0"/>
              <w:autoSpaceDN w:val="0"/>
              <w:snapToGrid w:val="0"/>
              <w:spacing w:after="0"/>
              <w:rPr>
                <w:rFonts w:eastAsia="Calibri"/>
                <w:bCs/>
              </w:rPr>
            </w:pPr>
            <w:r>
              <w:rPr>
                <w:rFonts w:eastAsia="Calibri" w:hint="eastAsia"/>
                <w:bCs/>
              </w:rPr>
              <w:t>F</w:t>
            </w:r>
            <w:r>
              <w:rPr>
                <w:rFonts w:eastAsia="Calibri"/>
                <w:bCs/>
              </w:rPr>
              <w:t>FS: the source for the reference timing</w:t>
            </w:r>
          </w:p>
          <w:p w14:paraId="4EE07269" w14:textId="749B2CEC" w:rsidR="00EF6416" w:rsidRPr="00ED5E1C" w:rsidRDefault="00EF6416" w:rsidP="00EF6416">
            <w:pPr>
              <w:widowControl w:val="0"/>
              <w:numPr>
                <w:ilvl w:val="0"/>
                <w:numId w:val="42"/>
              </w:numPr>
              <w:autoSpaceDE w:val="0"/>
              <w:autoSpaceDN w:val="0"/>
              <w:snapToGrid w:val="0"/>
              <w:spacing w:after="0"/>
              <w:rPr>
                <w:bCs/>
                <w:strike/>
                <w:lang w:eastAsia="ja-JP"/>
              </w:rPr>
            </w:pPr>
            <w:r w:rsidRPr="008429B0">
              <w:rPr>
                <w:bCs/>
              </w:rPr>
              <w:t>t</w:t>
            </w:r>
            <w:r w:rsidRPr="004D6E93">
              <w:rPr>
                <w:bCs/>
                <w:vertAlign w:val="subscript"/>
              </w:rPr>
              <w:t>SL-P</w:t>
            </w:r>
            <w:r w:rsidRPr="008429B0">
              <w:rPr>
                <w:bCs/>
                <w:vertAlign w:val="subscript"/>
              </w:rPr>
              <w:t>RS</w:t>
            </w:r>
            <w:r w:rsidRPr="008429B0">
              <w:rPr>
                <w:bCs/>
              </w:rPr>
              <w:t xml:space="preserve"> = (10n</w:t>
            </w:r>
            <w:r w:rsidRPr="008429B0">
              <w:rPr>
                <w:bCs/>
                <w:vertAlign w:val="subscript"/>
              </w:rPr>
              <w:t xml:space="preserve">f </w:t>
            </w:r>
            <w:r w:rsidRPr="008429B0">
              <w:rPr>
                <w:bCs/>
              </w:rPr>
              <w:t>+ n</w:t>
            </w:r>
            <w:r w:rsidRPr="008429B0">
              <w:rPr>
                <w:bCs/>
                <w:vertAlign w:val="subscript"/>
              </w:rPr>
              <w:t>sf</w:t>
            </w:r>
            <w:r w:rsidRPr="008429B0">
              <w:rPr>
                <w:bCs/>
              </w:rPr>
              <w:t>) x 10</w:t>
            </w:r>
            <w:r w:rsidRPr="008429B0">
              <w:rPr>
                <w:bCs/>
                <w:vertAlign w:val="superscript"/>
              </w:rPr>
              <w:t>-3</w:t>
            </w:r>
            <w:r w:rsidRPr="008429B0">
              <w:rPr>
                <w:bCs/>
              </w:rPr>
              <w:fldChar w:fldCharType="begin"/>
            </w:r>
            <w:r w:rsidRPr="008429B0">
              <w:rPr>
                <w:bCs/>
              </w:rPr>
              <w:instrText xml:space="preserve"> QUOTE </w:instrText>
            </w:r>
            <w:r w:rsidRPr="005A461F">
              <w:rPr>
                <w:rFonts w:ascii="Cambria Math" w:hAnsi="Cambria Math"/>
              </w:rPr>
              <w:instrText>tSRS</w:instrText>
            </w:r>
            <w:r w:rsidRPr="008429B0">
              <w:rPr>
                <w:rFonts w:ascii="Cambria Math" w:hAnsi="Cambria Math"/>
              </w:rPr>
              <w:instrText>=</w:instrText>
            </w:r>
            <w:r w:rsidRPr="005A461F">
              <w:rPr>
                <w:rFonts w:ascii="Cambria Math" w:hAnsi="Cambria Math"/>
              </w:rPr>
              <w:instrText>10nf+nsf</w:instrText>
            </w:r>
            <w:r w:rsidRPr="008429B0">
              <w:rPr>
                <w:rFonts w:ascii="Cambria Math" w:hAnsi="Cambria Math"/>
              </w:rPr>
              <w:instrText>×</w:instrText>
            </w:r>
            <w:r w:rsidRPr="005A461F">
              <w:rPr>
                <w:rFonts w:ascii="Cambria Math" w:hAnsi="Cambria Math"/>
              </w:rPr>
              <w:instrText>10-3</w:instrText>
            </w:r>
            <w:r w:rsidRPr="008429B0">
              <w:rPr>
                <w:bCs/>
              </w:rPr>
              <w:instrText xml:space="preserve"> </w:instrText>
            </w:r>
            <w:r w:rsidR="007F58E9">
              <w:rPr>
                <w:bCs/>
              </w:rPr>
              <w:fldChar w:fldCharType="separate"/>
            </w:r>
            <w:r w:rsidR="007F58E9" w:rsidRPr="005A461F">
              <w:rPr>
                <w:rFonts w:ascii="Cambria Math" w:hAnsi="Cambria Math"/>
              </w:rPr>
              <w:t>tSRS</w:t>
            </w:r>
            <w:r w:rsidR="007F58E9" w:rsidRPr="008429B0">
              <w:rPr>
                <w:rFonts w:ascii="Cambria Math" w:hAnsi="Cambria Math"/>
              </w:rPr>
              <w:t>=</w:t>
            </w:r>
            <w:r w:rsidR="007F58E9" w:rsidRPr="005A461F">
              <w:rPr>
                <w:rFonts w:ascii="Cambria Math" w:hAnsi="Cambria Math"/>
              </w:rPr>
              <w:t>10nf+nsf</w:t>
            </w:r>
            <w:r w:rsidR="007F58E9" w:rsidRPr="008429B0">
              <w:rPr>
                <w:rFonts w:ascii="Cambria Math" w:hAnsi="Cambria Math"/>
              </w:rPr>
              <w:t>×</w:t>
            </w:r>
            <w:r w:rsidR="007F58E9" w:rsidRPr="005A461F">
              <w:rPr>
                <w:rFonts w:ascii="Cambria Math" w:hAnsi="Cambria Math"/>
              </w:rPr>
              <w:t>10-3</w:t>
            </w:r>
            <w:r w:rsidRPr="008429B0">
              <w:rPr>
                <w:bCs/>
              </w:rPr>
              <w:fldChar w:fldCharType="end"/>
            </w:r>
            <w:r w:rsidRPr="008429B0">
              <w:rPr>
                <w:bCs/>
              </w:rPr>
              <w:t xml:space="preserve">, </w:t>
            </w:r>
            <w:r w:rsidRPr="008429B0">
              <w:rPr>
                <w:bCs/>
                <w:lang w:eastAsia="zh-CN"/>
              </w:rPr>
              <w:t>where n</w:t>
            </w:r>
            <w:r w:rsidRPr="008429B0">
              <w:rPr>
                <w:bCs/>
                <w:vertAlign w:val="subscript"/>
                <w:lang w:eastAsia="zh-CN"/>
              </w:rPr>
              <w:t>f</w:t>
            </w:r>
            <w:r w:rsidRPr="008429B0">
              <w:rPr>
                <w:bCs/>
              </w:rPr>
              <w:t xml:space="preserve"> and n</w:t>
            </w:r>
            <w:r w:rsidRPr="008429B0">
              <w:rPr>
                <w:bCs/>
                <w:vertAlign w:val="subscript"/>
              </w:rPr>
              <w:t>sf</w:t>
            </w:r>
            <w:r w:rsidRPr="008429B0">
              <w:rPr>
                <w:bCs/>
              </w:rPr>
              <w:fldChar w:fldCharType="begin"/>
            </w:r>
            <w:r w:rsidRPr="008429B0">
              <w:rPr>
                <w:bCs/>
              </w:rPr>
              <w:instrText xml:space="preserve"> QUOTE </w:instrText>
            </w:r>
            <w:r w:rsidRPr="005A461F">
              <w:rPr>
                <w:rFonts w:ascii="Cambria Math" w:hAnsi="Cambria Math"/>
              </w:rPr>
              <w:instrText>nsf</w:instrText>
            </w:r>
            <w:r w:rsidRPr="008429B0">
              <w:rPr>
                <w:bCs/>
              </w:rPr>
              <w:instrText xml:space="preserve"> </w:instrText>
            </w:r>
            <w:r w:rsidR="007F58E9">
              <w:rPr>
                <w:bCs/>
              </w:rPr>
              <w:fldChar w:fldCharType="separate"/>
            </w:r>
            <w:r w:rsidR="007F58E9" w:rsidRPr="005A461F">
              <w:rPr>
                <w:rFonts w:ascii="Cambria Math" w:hAnsi="Cambria Math"/>
              </w:rPr>
              <w:t>nsf</w:t>
            </w:r>
            <w:r w:rsidRPr="008429B0">
              <w:rPr>
                <w:bCs/>
              </w:rPr>
              <w:fldChar w:fldCharType="end"/>
            </w:r>
            <w:r w:rsidRPr="008429B0">
              <w:rPr>
                <w:bCs/>
              </w:rPr>
              <w:t xml:space="preserve"> are the </w:t>
            </w:r>
            <w:r>
              <w:rPr>
                <w:bCs/>
              </w:rPr>
              <w:t>SFN or DFN</w:t>
            </w:r>
            <w:r w:rsidRPr="008429B0">
              <w:rPr>
                <w:bCs/>
              </w:rPr>
              <w:t xml:space="preserve"> and the subframe number of the SL-PRS, respectively</w:t>
            </w:r>
          </w:p>
          <w:p w14:paraId="6E27911D" w14:textId="0EBC9A95" w:rsidR="00EF6416" w:rsidRPr="00EF6416" w:rsidRDefault="00EF6416" w:rsidP="00915565">
            <w:pPr>
              <w:widowControl w:val="0"/>
              <w:numPr>
                <w:ilvl w:val="1"/>
                <w:numId w:val="42"/>
              </w:numPr>
              <w:autoSpaceDE w:val="0"/>
              <w:autoSpaceDN w:val="0"/>
              <w:snapToGrid w:val="0"/>
              <w:spacing w:after="0"/>
              <w:rPr>
                <w:rFonts w:eastAsia="Calibri"/>
                <w:bCs/>
              </w:rPr>
            </w:pPr>
            <w:r w:rsidRPr="004D6E93">
              <w:rPr>
                <w:rFonts w:eastAsia="Calibri" w:hint="eastAsia"/>
                <w:bCs/>
              </w:rPr>
              <w:t>F</w:t>
            </w:r>
            <w:r w:rsidRPr="004D6E93">
              <w:rPr>
                <w:rFonts w:eastAsia="Calibri"/>
                <w:bCs/>
              </w:rPr>
              <w:t>FS on how to select between SFN or DFN</w:t>
            </w:r>
          </w:p>
        </w:tc>
      </w:tr>
    </w:tbl>
    <w:p w14:paraId="308BC73A" w14:textId="563F6A56" w:rsidR="00EF6416" w:rsidRDefault="00CC6E44" w:rsidP="00915565">
      <w:proofErr w:type="gramStart"/>
      <w:r>
        <w:t>Similar to</w:t>
      </w:r>
      <w:proofErr w:type="gramEnd"/>
      <w:r>
        <w:t xml:space="preserve"> sidelink synchronization, a selection between SFN and DFN is needed. The same approach can be used, </w:t>
      </w:r>
      <w:proofErr w:type="gramStart"/>
      <w:r>
        <w:t>i.e.</w:t>
      </w:r>
      <w:proofErr w:type="gramEnd"/>
      <w:r>
        <w:t xml:space="preserve"> when </w:t>
      </w:r>
      <w:r w:rsidR="00AB57C5">
        <w:t xml:space="preserve">the UE uses DFN </w:t>
      </w:r>
      <w:r w:rsidR="002B6C6C">
        <w:t>according to the</w:t>
      </w:r>
      <w:r w:rsidR="00AB57C5">
        <w:t xml:space="preserve"> synchronization</w:t>
      </w:r>
      <w:r w:rsidR="002B6C6C">
        <w:t xml:space="preserve"> procedure</w:t>
      </w:r>
      <w:r w:rsidR="00AB57C5">
        <w:t xml:space="preserve">, it uses DFN for calculating RTOA; and when the UE uses SFN </w:t>
      </w:r>
      <w:r w:rsidR="002B6C6C">
        <w:t>according to the synchronization procedure, it uses SFN for calculating RT</w:t>
      </w:r>
      <w:r w:rsidR="00D33C12">
        <w:t>OA.</w:t>
      </w:r>
    </w:p>
    <w:p w14:paraId="59DF576F" w14:textId="55B11226" w:rsidR="00D33C12" w:rsidRDefault="00D24E72" w:rsidP="00D24E72">
      <w:pPr>
        <w:pStyle w:val="Caption"/>
      </w:pPr>
      <w:bookmarkStart w:id="10" w:name="_Toc131757471"/>
      <w:r>
        <w:t xml:space="preserve">Proposal </w:t>
      </w:r>
      <w:r w:rsidR="00EE6854">
        <w:fldChar w:fldCharType="begin"/>
      </w:r>
      <w:r w:rsidR="00EE6854">
        <w:instrText xml:space="preserve"> SEQ Proposal \* ARABIC </w:instrText>
      </w:r>
      <w:r w:rsidR="00EE6854">
        <w:fldChar w:fldCharType="separate"/>
      </w:r>
      <w:r w:rsidR="007F58E9">
        <w:rPr>
          <w:noProof/>
        </w:rPr>
        <w:t>9</w:t>
      </w:r>
      <w:r w:rsidR="00EE6854">
        <w:rPr>
          <w:noProof/>
        </w:rPr>
        <w:fldChar w:fldCharType="end"/>
      </w:r>
      <w:r>
        <w:t xml:space="preserve">: DFN is used for RTOA calculation when the UE would use </w:t>
      </w:r>
      <w:r w:rsidR="00972FF4">
        <w:t>DFN for sidelink communication</w:t>
      </w:r>
      <w:r w:rsidR="00DD2C49">
        <w:t>s</w:t>
      </w:r>
      <w:r w:rsidR="00972FF4">
        <w:t>.</w:t>
      </w:r>
      <w:bookmarkEnd w:id="10"/>
    </w:p>
    <w:p w14:paraId="6DBA716C" w14:textId="0CCE5DA7" w:rsidR="00972FF4" w:rsidRDefault="00972FF4" w:rsidP="00972FF4">
      <w:pPr>
        <w:pStyle w:val="Caption"/>
      </w:pPr>
      <w:bookmarkStart w:id="11" w:name="_Toc131757472"/>
      <w:r>
        <w:t xml:space="preserve">Proposal </w:t>
      </w:r>
      <w:r w:rsidR="00EE6854">
        <w:fldChar w:fldCharType="begin"/>
      </w:r>
      <w:r w:rsidR="00EE6854">
        <w:instrText xml:space="preserve"> SEQ Proposal \* ARABIC </w:instrText>
      </w:r>
      <w:r w:rsidR="00EE6854">
        <w:fldChar w:fldCharType="separate"/>
      </w:r>
      <w:r w:rsidR="007F58E9">
        <w:rPr>
          <w:noProof/>
        </w:rPr>
        <w:t>10</w:t>
      </w:r>
      <w:r w:rsidR="00EE6854">
        <w:rPr>
          <w:noProof/>
        </w:rPr>
        <w:fldChar w:fldCharType="end"/>
      </w:r>
      <w:r>
        <w:t>:</w:t>
      </w:r>
      <w:r w:rsidRPr="00972FF4">
        <w:t xml:space="preserve"> </w:t>
      </w:r>
      <w:r>
        <w:t>SFN is used for RTOA calculation when the UE would use SFN for sidelink communication</w:t>
      </w:r>
      <w:r w:rsidR="00DD2C49">
        <w:t>s</w:t>
      </w:r>
      <w:r>
        <w:t>.</w:t>
      </w:r>
      <w:bookmarkEnd w:id="11"/>
    </w:p>
    <w:p w14:paraId="57E0E4E7" w14:textId="079E3FD5" w:rsidR="00341FE9" w:rsidRDefault="004E609D" w:rsidP="00341FE9">
      <w:r>
        <w:t xml:space="preserve">When </w:t>
      </w:r>
      <w:r w:rsidR="005B7B36">
        <w:t>double-sided RTT transmissions without order are supported</w:t>
      </w:r>
      <w:r w:rsidR="00B34342">
        <w:t xml:space="preserve">, per the RAN1 agreement, it is important to differentiate the different SL-PRS transmissions for </w:t>
      </w:r>
      <w:r w:rsidR="007A044E">
        <w:t>measurements and reports. This can be achieved using an SCI accompanying the SL-PRS</w:t>
      </w:r>
      <w:r w:rsidR="00484E5C">
        <w:t>.</w:t>
      </w:r>
    </w:p>
    <w:p w14:paraId="5D038CA5" w14:textId="5C708790" w:rsidR="00484E5C" w:rsidRPr="00341FE9" w:rsidRDefault="00484E5C" w:rsidP="00484E5C">
      <w:pPr>
        <w:pStyle w:val="Caption"/>
      </w:pPr>
      <w:bookmarkStart w:id="12" w:name="_Toc131757462"/>
      <w:r>
        <w:t xml:space="preserve">Observation </w:t>
      </w:r>
      <w:r w:rsidR="00EE6854">
        <w:fldChar w:fldCharType="begin"/>
      </w:r>
      <w:r w:rsidR="00EE6854">
        <w:instrText xml:space="preserve"> SEQ Observation \* ARABIC </w:instrText>
      </w:r>
      <w:r w:rsidR="00EE6854">
        <w:fldChar w:fldCharType="separate"/>
      </w:r>
      <w:r w:rsidR="007F58E9">
        <w:rPr>
          <w:noProof/>
        </w:rPr>
        <w:t>3</w:t>
      </w:r>
      <w:r w:rsidR="00EE6854">
        <w:rPr>
          <w:noProof/>
        </w:rPr>
        <w:fldChar w:fldCharType="end"/>
      </w:r>
      <w:r>
        <w:t xml:space="preserve">: </w:t>
      </w:r>
      <w:r w:rsidR="00755FB3">
        <w:t xml:space="preserve">The SCI accompanying SL-PRS can be used to </w:t>
      </w:r>
      <w:r w:rsidR="00815C47">
        <w:t>distinguish</w:t>
      </w:r>
      <w:r>
        <w:t xml:space="preserve"> the different SL-PRS transmission</w:t>
      </w:r>
      <w:r w:rsidR="00C57C27">
        <w:t>s</w:t>
      </w:r>
      <w:r>
        <w:t xml:space="preserve"> in</w:t>
      </w:r>
      <w:r w:rsidR="00755FB3">
        <w:t xml:space="preserve"> double-sided RTT without order restriction.</w:t>
      </w:r>
      <w:bookmarkEnd w:id="12"/>
    </w:p>
    <w:p w14:paraId="32E5837D" w14:textId="0855562F" w:rsidR="00C841FB" w:rsidRDefault="00C841FB" w:rsidP="00C841FB">
      <w:pPr>
        <w:pStyle w:val="Heading2"/>
      </w:pPr>
      <w:r>
        <w:t>Angular Measurements</w:t>
      </w:r>
    </w:p>
    <w:p w14:paraId="174524C6" w14:textId="1BA8831E" w:rsidR="00C841FB" w:rsidRDefault="00C841FB" w:rsidP="00C841FB">
      <w:r>
        <w:t>An angle of arrival can be provided in a global coordinate system (GCS) or a local coordinate system (LCS). Both systems are useful and relevant to different scenarios. For example, GCS can be used for absolute positioning. LCS is applicable to relative positioning scenarios</w:t>
      </w:r>
      <w:r w:rsidR="00004A08">
        <w:t>, even w</w:t>
      </w:r>
      <w:r w:rsidR="0076533D">
        <w:t>ithout translation of the LCS to GCS</w:t>
      </w:r>
      <w:r>
        <w:t>. For example, if a vehicle determines that it is 0 degrees away from another vehicle’s direction of travel, it can deduce that a collision is likely and take proper action to avoid it.</w:t>
      </w:r>
      <w:r w:rsidR="0076533D">
        <w:t xml:space="preserve"> In our view, it is not necessary </w:t>
      </w:r>
      <w:r w:rsidR="001A7F31">
        <w:t>to discuss scenarios or services when AoA/ZoA can be reported using LCS without translation to GCS</w:t>
      </w:r>
      <w:r w:rsidR="00216F2C">
        <w:t>. However, reporting the conversion parameters, if available and when necessary, can be discussed.</w:t>
      </w:r>
    </w:p>
    <w:p w14:paraId="4CD80BAF" w14:textId="37AD2CFA" w:rsidR="00C841FB" w:rsidRPr="00C841FB" w:rsidRDefault="00C841FB" w:rsidP="00C841FB">
      <w:pPr>
        <w:pStyle w:val="Caption"/>
      </w:pPr>
      <w:bookmarkStart w:id="13" w:name="_Toc131757473"/>
      <w:r>
        <w:t xml:space="preserve">Proposal </w:t>
      </w:r>
      <w:r w:rsidR="00EE6854">
        <w:fldChar w:fldCharType="begin"/>
      </w:r>
      <w:r w:rsidR="00EE6854">
        <w:instrText xml:space="preserve"> SEQ Proposal \* ARABIC </w:instrText>
      </w:r>
      <w:r w:rsidR="00EE6854">
        <w:fldChar w:fldCharType="separate"/>
      </w:r>
      <w:r w:rsidR="007F58E9">
        <w:rPr>
          <w:noProof/>
        </w:rPr>
        <w:t>11</w:t>
      </w:r>
      <w:r w:rsidR="00EE6854">
        <w:rPr>
          <w:noProof/>
        </w:rPr>
        <w:fldChar w:fldCharType="end"/>
      </w:r>
      <w:r>
        <w:t xml:space="preserve">: </w:t>
      </w:r>
      <w:r w:rsidR="00BB528F">
        <w:t xml:space="preserve">RAN1 to study reporting parameters needed for converting </w:t>
      </w:r>
      <w:r w:rsidR="00316552">
        <w:t xml:space="preserve">LCS to GCS, if </w:t>
      </w:r>
      <w:r w:rsidR="00445FB8">
        <w:t xml:space="preserve">conversion is </w:t>
      </w:r>
      <w:r w:rsidR="00316552">
        <w:t>necessary and when the required parameters are available</w:t>
      </w:r>
      <w:r>
        <w:t>.</w:t>
      </w:r>
      <w:bookmarkEnd w:id="13"/>
    </w:p>
    <w:p w14:paraId="7B3D5547" w14:textId="496D32C3" w:rsidR="00C841FB" w:rsidRDefault="00C841FB" w:rsidP="00415B69">
      <w:pPr>
        <w:pStyle w:val="3GPPH1"/>
        <w:rPr>
          <w:lang w:val="en-US"/>
        </w:rPr>
      </w:pPr>
      <w:r>
        <w:rPr>
          <w:lang w:val="en-US"/>
        </w:rPr>
        <w:t>Report Content</w:t>
      </w:r>
    </w:p>
    <w:p w14:paraId="3BD88283" w14:textId="77777777" w:rsidR="001B0E01" w:rsidRDefault="001B0E01" w:rsidP="001B0E01">
      <w:r>
        <w:t>In addition, to measurement, it is necessary for the report to contain identification information for the resource pool where SL-PRS is received, in addition to any source, destination, and session identifiers. Other than identification, the report should contain the measurement(s), and quality metrics as in the SI agreement.</w:t>
      </w:r>
    </w:p>
    <w:p w14:paraId="7C13B520" w14:textId="4D5545F8" w:rsidR="001B0E01" w:rsidRPr="004F40AB" w:rsidRDefault="001B0E01" w:rsidP="001B0E01">
      <w:pPr>
        <w:pStyle w:val="Caption"/>
      </w:pPr>
      <w:bookmarkStart w:id="14" w:name="_Toc131757474"/>
      <w:r>
        <w:t xml:space="preserve">Proposal </w:t>
      </w:r>
      <w:r w:rsidR="00EE6854">
        <w:fldChar w:fldCharType="begin"/>
      </w:r>
      <w:r w:rsidR="00EE6854">
        <w:instrText xml:space="preserve"> SEQ Proposal \* ARABIC </w:instrText>
      </w:r>
      <w:r w:rsidR="00EE6854">
        <w:fldChar w:fldCharType="separate"/>
      </w:r>
      <w:r w:rsidR="007F58E9">
        <w:rPr>
          <w:noProof/>
        </w:rPr>
        <w:t>12</w:t>
      </w:r>
      <w:r w:rsidR="00EE6854">
        <w:rPr>
          <w:noProof/>
        </w:rPr>
        <w:fldChar w:fldCharType="end"/>
      </w:r>
      <w:r>
        <w:t>: The measurement report contains the measurement, information to identify the resource pool where SL-PRS was received, source ID, destination ID, session ID, and quality metrics.</w:t>
      </w:r>
      <w:bookmarkEnd w:id="14"/>
    </w:p>
    <w:p w14:paraId="1B188F27" w14:textId="77777777" w:rsidR="001B0E01" w:rsidRDefault="001B0E01" w:rsidP="001B0E01">
      <w:pPr>
        <w:rPr>
          <w:lang w:eastAsia="x-none"/>
        </w:rPr>
      </w:pPr>
      <w:r>
        <w:rPr>
          <w:lang w:eastAsia="x-none"/>
        </w:rPr>
        <w:t>Synchronization errors among anchor UEs is an issue that affects TDoA positioning in general. This was noted in the RAN1 agreement defining SL-TDoA and an observation:</w:t>
      </w:r>
    </w:p>
    <w:tbl>
      <w:tblPr>
        <w:tblStyle w:val="TableGrid"/>
        <w:tblW w:w="0" w:type="auto"/>
        <w:tblLook w:val="04A0" w:firstRow="1" w:lastRow="0" w:firstColumn="1" w:lastColumn="0" w:noHBand="0" w:noVBand="1"/>
      </w:tblPr>
      <w:tblGrid>
        <w:gridCol w:w="9629"/>
      </w:tblGrid>
      <w:tr w:rsidR="001B0E01" w14:paraId="117897BA" w14:textId="77777777" w:rsidTr="00EE6854">
        <w:tc>
          <w:tcPr>
            <w:tcW w:w="9629" w:type="dxa"/>
          </w:tcPr>
          <w:p w14:paraId="18388ED5" w14:textId="77777777" w:rsidR="001B0E01" w:rsidRPr="008C710C" w:rsidRDefault="001B0E01" w:rsidP="00EE6854">
            <w:pPr>
              <w:rPr>
                <w:b/>
                <w:u w:val="single"/>
                <w:lang w:eastAsia="x-none"/>
              </w:rPr>
            </w:pPr>
            <w:r w:rsidRPr="008C710C">
              <w:rPr>
                <w:b/>
                <w:highlight w:val="green"/>
                <w:u w:val="single"/>
                <w:lang w:eastAsia="x-none"/>
              </w:rPr>
              <w:t>Agreement</w:t>
            </w:r>
          </w:p>
          <w:p w14:paraId="4CCC35AE" w14:textId="77777777" w:rsidR="001B0E01" w:rsidRPr="00AE799A" w:rsidRDefault="001B0E01" w:rsidP="00EE6854">
            <w:r w:rsidRPr="00AE799A">
              <w:t>With regards to SL-TDOA positioning method</w:t>
            </w:r>
            <w:r>
              <w:t xml:space="preserve"> for SL-only positioning</w:t>
            </w:r>
            <w:r w:rsidRPr="00AE799A">
              <w:t>,</w:t>
            </w:r>
          </w:p>
          <w:p w14:paraId="513425CF" w14:textId="77777777" w:rsidR="001B0E01" w:rsidRPr="006656E4" w:rsidRDefault="001B0E01" w:rsidP="00EE6854">
            <w:pPr>
              <w:numPr>
                <w:ilvl w:val="0"/>
                <w:numId w:val="28"/>
              </w:numPr>
              <w:spacing w:after="160" w:line="259" w:lineRule="auto"/>
              <w:contextualSpacing/>
            </w:pPr>
            <w:r w:rsidRPr="006656E4">
              <w:t>It corresponds to a method where SL-PRS is being transmitted from multiple anchor UEs to a target UE (i.e., DL-TDOA-like operation), and/or from a target UE to multiple anchor UEs (</w:t>
            </w:r>
            <w:proofErr w:type="gramStart"/>
            <w:r w:rsidRPr="006656E4">
              <w:t>i.e.</w:t>
            </w:r>
            <w:proofErr w:type="gramEnd"/>
            <w:r w:rsidRPr="006656E4">
              <w:t xml:space="preserve"> UL-TDOA-like operation) at least for the purpose of absolute positioning estimation of the target UE</w:t>
            </w:r>
          </w:p>
          <w:p w14:paraId="589B489F" w14:textId="77777777" w:rsidR="001B0E01" w:rsidRDefault="001B0E01" w:rsidP="00EE6854">
            <w:pPr>
              <w:numPr>
                <w:ilvl w:val="0"/>
                <w:numId w:val="28"/>
              </w:numPr>
              <w:spacing w:after="160" w:line="259" w:lineRule="auto"/>
              <w:jc w:val="left"/>
              <w:rPr>
                <w:lang w:eastAsia="x-none"/>
              </w:rPr>
            </w:pPr>
            <w:r w:rsidRPr="00AE799A">
              <w:t xml:space="preserve">Study the detailed procedure, necessary signalling for SL-TDOA, method(s) to mitigate impact of synchronization error between </w:t>
            </w:r>
            <w:r>
              <w:t xml:space="preserve">multiple </w:t>
            </w:r>
            <w:r w:rsidRPr="00AE799A">
              <w:t xml:space="preserve">anchor </w:t>
            </w:r>
            <w:r>
              <w:t>UE</w:t>
            </w:r>
            <w:r w:rsidRPr="00AE799A">
              <w:t>s including whether such method(s) are needed.</w:t>
            </w:r>
          </w:p>
          <w:p w14:paraId="583DCE1B" w14:textId="77777777" w:rsidR="001B0E01" w:rsidRDefault="001B0E01" w:rsidP="00EE6854">
            <w:pPr>
              <w:snapToGrid w:val="0"/>
              <w:rPr>
                <w:rFonts w:eastAsia="SimSun"/>
                <w:b/>
                <w:iCs/>
              </w:rPr>
            </w:pPr>
            <w:r>
              <w:rPr>
                <w:rFonts w:eastAsia="SimSun"/>
                <w:b/>
                <w:iCs/>
              </w:rPr>
              <w:t>Observation</w:t>
            </w:r>
          </w:p>
          <w:p w14:paraId="5618D38C" w14:textId="77777777" w:rsidR="001B0E01" w:rsidRDefault="001B0E01" w:rsidP="00EE6854">
            <w:pPr>
              <w:rPr>
                <w:lang w:eastAsia="x-none"/>
              </w:rPr>
            </w:pPr>
            <w:r>
              <w:rPr>
                <w:lang w:eastAsia="x-none"/>
              </w:rPr>
              <w:t>SL absolute positioning performance may be degraded due to uncertainty in the anchor UEs’ location coordinates and synchronization error (for SL-TDOA) between anchor UEs.</w:t>
            </w:r>
          </w:p>
        </w:tc>
      </w:tr>
    </w:tbl>
    <w:p w14:paraId="5A616354" w14:textId="77777777" w:rsidR="001B0E01" w:rsidRPr="009F09C6" w:rsidRDefault="001B0E01" w:rsidP="001B0E01">
      <w:pPr>
        <w:rPr>
          <w:lang w:eastAsia="x-none"/>
        </w:rPr>
      </w:pPr>
      <w:r>
        <w:rPr>
          <w:lang w:eastAsia="x-none"/>
        </w:rPr>
        <w:t xml:space="preserve"> </w:t>
      </w:r>
    </w:p>
    <w:p w14:paraId="652C8686" w14:textId="77777777" w:rsidR="001B0E01" w:rsidRDefault="001B0E01" w:rsidP="001B0E01">
      <w:r>
        <w:t xml:space="preserve">The same issue was also identified for Uu TDoA positioning, where no solution was specified. We propose to also apply the same to sidelink. For sidelink positioning, TDoA could be deployed in many different scenarios, </w:t>
      </w:r>
      <w:proofErr w:type="gramStart"/>
      <w:r>
        <w:t>e.g.</w:t>
      </w:r>
      <w:proofErr w:type="gramEnd"/>
      <w:r>
        <w:t xml:space="preserve"> anchors are RSUs connected by a wired link, anchors are RSUs connected wirelessly via sidelink or a network, anchors are in a factory, … Given the large number of different scenarios, it is preferrable to leave methods of mitigating synchronization error up to deployment. Synchronization quality metrics could be reported if helpful.</w:t>
      </w:r>
    </w:p>
    <w:p w14:paraId="7831A9EE" w14:textId="1B2DE86D" w:rsidR="001B0E01" w:rsidRDefault="001B0E01" w:rsidP="001B0E01">
      <w:pPr>
        <w:pStyle w:val="Caption"/>
      </w:pPr>
      <w:bookmarkStart w:id="15" w:name="_Toc131757475"/>
      <w:r>
        <w:t xml:space="preserve">Proposal </w:t>
      </w:r>
      <w:r w:rsidR="00EE6854">
        <w:fldChar w:fldCharType="begin"/>
      </w:r>
      <w:r w:rsidR="00EE6854">
        <w:instrText xml:space="preserve"> SEQ Proposal \* ARABIC </w:instrText>
      </w:r>
      <w:r w:rsidR="00EE6854">
        <w:fldChar w:fldCharType="separate"/>
      </w:r>
      <w:r w:rsidR="007F58E9">
        <w:rPr>
          <w:noProof/>
        </w:rPr>
        <w:t>13</w:t>
      </w:r>
      <w:r w:rsidR="00EE6854">
        <w:rPr>
          <w:noProof/>
        </w:rPr>
        <w:fldChar w:fldCharType="end"/>
      </w:r>
      <w:r>
        <w:t>: Methods to mitigate impact of synchronization error between multiple anchor UEs are not specified and are left up to deployment. FFS whether a synchronization quality metric is reported.</w:t>
      </w:r>
      <w:bookmarkEnd w:id="15"/>
    </w:p>
    <w:p w14:paraId="65EA93A9" w14:textId="77777777" w:rsidR="00DA7E57" w:rsidRDefault="007A213B" w:rsidP="00C841FB">
      <w:pPr>
        <w:rPr>
          <w:lang w:val="en-US"/>
        </w:rPr>
      </w:pPr>
      <w:r>
        <w:rPr>
          <w:lang w:val="en-US"/>
        </w:rPr>
        <w:t xml:space="preserve">It is possible to have </w:t>
      </w:r>
      <w:r w:rsidR="002B2FC3">
        <w:rPr>
          <w:lang w:val="en-US"/>
        </w:rPr>
        <w:t xml:space="preserve">the report content tailored based on whether the report is sent to an LMF or to UE. However, such micro-optimization is unnecessary and could be </w:t>
      </w:r>
      <w:r w:rsidR="00235B06">
        <w:rPr>
          <w:lang w:val="en-US"/>
        </w:rPr>
        <w:t xml:space="preserve">limiting in practice. First, it is not clear how a distinction is made </w:t>
      </w:r>
      <w:r w:rsidR="00136263">
        <w:rPr>
          <w:lang w:val="en-US"/>
        </w:rPr>
        <w:t>regarding whether an element should be reported to LMF or UE but not the other, requiring significant discussion</w:t>
      </w:r>
      <w:r w:rsidR="001E7BE1">
        <w:rPr>
          <w:lang w:val="en-US"/>
        </w:rPr>
        <w:t>. Second, this could limit the system</w:t>
      </w:r>
      <w:r w:rsidR="00261EDF">
        <w:rPr>
          <w:lang w:val="en-US"/>
        </w:rPr>
        <w:t>. F</w:t>
      </w:r>
      <w:r w:rsidR="001E7BE1">
        <w:rPr>
          <w:lang w:val="en-US"/>
        </w:rPr>
        <w:t>or example, if additional functionality is introduced to the LMF or the UE that enabled it to use a previously unusable element</w:t>
      </w:r>
      <w:r w:rsidR="00261EDF">
        <w:rPr>
          <w:lang w:val="en-US"/>
        </w:rPr>
        <w:t xml:space="preserve">, a system where the same </w:t>
      </w:r>
      <w:r w:rsidR="0039438B">
        <w:rPr>
          <w:lang w:val="en-US"/>
        </w:rPr>
        <w:t xml:space="preserve">content is used when reporting </w:t>
      </w:r>
      <w:r w:rsidR="00B015F2">
        <w:rPr>
          <w:lang w:val="en-US"/>
        </w:rPr>
        <w:t xml:space="preserve">measurements to LMF or to UE would be immediately able to utilize this functionality without additional changes. However, a system where the reported content is different, would require specification changes to introduce the missing content first. </w:t>
      </w:r>
      <w:r w:rsidR="00DA7E57">
        <w:rPr>
          <w:lang w:val="en-US"/>
        </w:rPr>
        <w:t>We therefore propose to have the same report content for both reporting to LMF and to UE.</w:t>
      </w:r>
    </w:p>
    <w:p w14:paraId="7D413E19" w14:textId="30EA4F5B" w:rsidR="00C841FB" w:rsidRDefault="00DA7E57" w:rsidP="00DA7E57">
      <w:pPr>
        <w:pStyle w:val="Caption"/>
        <w:rPr>
          <w:lang w:val="en-US"/>
        </w:rPr>
      </w:pPr>
      <w:bookmarkStart w:id="16" w:name="_Toc131757476"/>
      <w:r>
        <w:t xml:space="preserve">Proposal </w:t>
      </w:r>
      <w:r w:rsidR="00EE6854">
        <w:fldChar w:fldCharType="begin"/>
      </w:r>
      <w:r w:rsidR="00EE6854">
        <w:instrText xml:space="preserve"> SEQ Proposal \* ARABIC </w:instrText>
      </w:r>
      <w:r w:rsidR="00EE6854">
        <w:fldChar w:fldCharType="separate"/>
      </w:r>
      <w:r w:rsidR="007F58E9">
        <w:rPr>
          <w:noProof/>
        </w:rPr>
        <w:t>14</w:t>
      </w:r>
      <w:r w:rsidR="00EE6854">
        <w:rPr>
          <w:noProof/>
        </w:rPr>
        <w:fldChar w:fldCharType="end"/>
      </w:r>
      <w:r>
        <w:t xml:space="preserve">: </w:t>
      </w:r>
      <w:r w:rsidR="003F399D">
        <w:t>The same measurement report content is used for both reporting to LMF and reporting to UE</w:t>
      </w:r>
      <w:r w:rsidR="002B2435">
        <w:t xml:space="preserve"> and contains at least the following</w:t>
      </w:r>
      <w:r w:rsidR="003F399D">
        <w:t>:</w:t>
      </w:r>
      <w:bookmarkEnd w:id="16"/>
      <w:r>
        <w:rPr>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C4735" w14:paraId="62140124" w14:textId="77777777" w:rsidTr="00EE6854">
        <w:tc>
          <w:tcPr>
            <w:tcW w:w="3969" w:type="dxa"/>
            <w:shd w:val="clear" w:color="auto" w:fill="auto"/>
          </w:tcPr>
          <w:p w14:paraId="1119B89C" w14:textId="77777777" w:rsidR="007C4735" w:rsidRPr="00F07033" w:rsidRDefault="007C4735" w:rsidP="00EE6854">
            <w:pPr>
              <w:rPr>
                <w:rFonts w:eastAsia="DengXian"/>
                <w:lang w:eastAsia="zh-CN"/>
              </w:rPr>
            </w:pPr>
          </w:p>
        </w:tc>
        <w:tc>
          <w:tcPr>
            <w:tcW w:w="2410" w:type="dxa"/>
            <w:shd w:val="clear" w:color="auto" w:fill="auto"/>
          </w:tcPr>
          <w:p w14:paraId="22CC0327" w14:textId="77777777" w:rsidR="007C4735" w:rsidRPr="00F07033" w:rsidRDefault="007C4735" w:rsidP="00EE6854">
            <w:pPr>
              <w:rPr>
                <w:rFonts w:eastAsia="DengXian"/>
                <w:lang w:eastAsia="zh-CN"/>
              </w:rPr>
            </w:pPr>
            <w:r w:rsidRPr="00F07033">
              <w:rPr>
                <w:rFonts w:eastAsia="DengXian"/>
                <w:lang w:eastAsia="zh-CN"/>
              </w:rPr>
              <w:t>reporting to LMF</w:t>
            </w:r>
          </w:p>
        </w:tc>
        <w:tc>
          <w:tcPr>
            <w:tcW w:w="2409" w:type="dxa"/>
            <w:shd w:val="clear" w:color="auto" w:fill="auto"/>
          </w:tcPr>
          <w:p w14:paraId="07A1B7C7" w14:textId="77777777" w:rsidR="007C4735" w:rsidRPr="00F07033" w:rsidRDefault="007C4735" w:rsidP="00EE6854">
            <w:pPr>
              <w:rPr>
                <w:rFonts w:eastAsia="DengXian"/>
                <w:lang w:eastAsia="zh-CN"/>
              </w:rPr>
            </w:pPr>
            <w:r w:rsidRPr="00F07033">
              <w:rPr>
                <w:rFonts w:eastAsia="DengXian"/>
                <w:lang w:eastAsia="zh-CN"/>
              </w:rPr>
              <w:t>reporting to UE</w:t>
            </w:r>
          </w:p>
        </w:tc>
      </w:tr>
      <w:tr w:rsidR="007C4735" w14:paraId="533C6760" w14:textId="77777777" w:rsidTr="00EE6854">
        <w:tc>
          <w:tcPr>
            <w:tcW w:w="3969" w:type="dxa"/>
            <w:shd w:val="clear" w:color="auto" w:fill="auto"/>
          </w:tcPr>
          <w:p w14:paraId="347CB698" w14:textId="77777777" w:rsidR="007C4735" w:rsidRPr="00F07033" w:rsidRDefault="007C4735" w:rsidP="00EE6854">
            <w:pPr>
              <w:rPr>
                <w:rFonts w:eastAsia="DengXian"/>
                <w:lang w:eastAsia="zh-CN"/>
              </w:rPr>
            </w:pPr>
            <w:r w:rsidRPr="00F07033">
              <w:rPr>
                <w:rFonts w:eastAsia="SimSun" w:cs="Times"/>
                <w:iCs/>
                <w:lang w:eastAsia="zh-CN"/>
              </w:rPr>
              <w:t>SL-PRS based Rx-Tx measurement</w:t>
            </w:r>
          </w:p>
        </w:tc>
        <w:tc>
          <w:tcPr>
            <w:tcW w:w="2410" w:type="dxa"/>
            <w:shd w:val="clear" w:color="auto" w:fill="auto"/>
          </w:tcPr>
          <w:p w14:paraId="2F75AA01" w14:textId="6109336A" w:rsidR="007C4735" w:rsidRPr="00F07033" w:rsidRDefault="007C4735" w:rsidP="00EE6854">
            <w:pPr>
              <w:rPr>
                <w:rFonts w:eastAsia="DengXian"/>
                <w:lang w:eastAsia="zh-CN"/>
              </w:rPr>
            </w:pPr>
            <w:r>
              <w:rPr>
                <w:rFonts w:eastAsia="DengXian"/>
                <w:lang w:eastAsia="zh-CN"/>
              </w:rPr>
              <w:t>Yes</w:t>
            </w:r>
          </w:p>
        </w:tc>
        <w:tc>
          <w:tcPr>
            <w:tcW w:w="2409" w:type="dxa"/>
            <w:shd w:val="clear" w:color="auto" w:fill="auto"/>
          </w:tcPr>
          <w:p w14:paraId="5007B876" w14:textId="4CCBC392" w:rsidR="007C4735" w:rsidRPr="00F07033" w:rsidRDefault="007C4735" w:rsidP="00EE6854">
            <w:pPr>
              <w:rPr>
                <w:rFonts w:eastAsia="DengXian"/>
                <w:lang w:eastAsia="zh-CN"/>
              </w:rPr>
            </w:pPr>
            <w:r>
              <w:rPr>
                <w:rFonts w:eastAsia="DengXian"/>
                <w:lang w:eastAsia="zh-CN"/>
              </w:rPr>
              <w:t>Yes</w:t>
            </w:r>
          </w:p>
        </w:tc>
      </w:tr>
      <w:tr w:rsidR="007C4735" w14:paraId="1692F550" w14:textId="77777777" w:rsidTr="00EE6854">
        <w:tc>
          <w:tcPr>
            <w:tcW w:w="3969" w:type="dxa"/>
            <w:shd w:val="clear" w:color="auto" w:fill="auto"/>
          </w:tcPr>
          <w:p w14:paraId="4F56A5EA" w14:textId="77777777" w:rsidR="007C4735" w:rsidRPr="00F07033" w:rsidRDefault="007C4735" w:rsidP="00EE6854">
            <w:pPr>
              <w:rPr>
                <w:lang w:eastAsia="ko-KR"/>
              </w:rPr>
            </w:pPr>
            <w:r w:rsidRPr="00F07033">
              <w:rPr>
                <w:rFonts w:eastAsia="SimSun" w:cs="Times"/>
                <w:iCs/>
                <w:lang w:eastAsia="zh-CN"/>
              </w:rPr>
              <w:t>SL-PRS based RSTD measurement</w:t>
            </w:r>
          </w:p>
        </w:tc>
        <w:tc>
          <w:tcPr>
            <w:tcW w:w="2410" w:type="dxa"/>
            <w:shd w:val="clear" w:color="auto" w:fill="auto"/>
          </w:tcPr>
          <w:p w14:paraId="4A27EC41" w14:textId="420A4B38" w:rsidR="007C4735" w:rsidRPr="00F07033" w:rsidRDefault="007C4735" w:rsidP="00EE6854">
            <w:pPr>
              <w:rPr>
                <w:rFonts w:eastAsia="DengXian"/>
                <w:lang w:eastAsia="zh-CN"/>
              </w:rPr>
            </w:pPr>
            <w:r>
              <w:rPr>
                <w:rFonts w:eastAsia="DengXian"/>
                <w:lang w:eastAsia="zh-CN"/>
              </w:rPr>
              <w:t>Yes</w:t>
            </w:r>
          </w:p>
        </w:tc>
        <w:tc>
          <w:tcPr>
            <w:tcW w:w="2409" w:type="dxa"/>
            <w:shd w:val="clear" w:color="auto" w:fill="auto"/>
          </w:tcPr>
          <w:p w14:paraId="789F692E" w14:textId="401A83F1" w:rsidR="007C4735" w:rsidRPr="00F07033" w:rsidRDefault="007C4735" w:rsidP="00EE6854">
            <w:pPr>
              <w:rPr>
                <w:rFonts w:eastAsia="DengXian"/>
                <w:lang w:eastAsia="zh-CN"/>
              </w:rPr>
            </w:pPr>
            <w:r>
              <w:rPr>
                <w:rFonts w:eastAsia="DengXian"/>
                <w:lang w:eastAsia="zh-CN"/>
              </w:rPr>
              <w:t>Yes</w:t>
            </w:r>
          </w:p>
        </w:tc>
      </w:tr>
      <w:tr w:rsidR="007C4735" w14:paraId="3AD53244" w14:textId="77777777" w:rsidTr="00EE6854">
        <w:tc>
          <w:tcPr>
            <w:tcW w:w="3969" w:type="dxa"/>
            <w:shd w:val="clear" w:color="auto" w:fill="auto"/>
          </w:tcPr>
          <w:p w14:paraId="1ED9AB3F" w14:textId="77777777" w:rsidR="007C4735" w:rsidRPr="00F07033" w:rsidRDefault="007C4735" w:rsidP="007C4735">
            <w:pPr>
              <w:rPr>
                <w:rFonts w:eastAsia="DengXian"/>
                <w:lang w:eastAsia="zh-CN"/>
              </w:rPr>
            </w:pPr>
            <w:r w:rsidRPr="00F07033">
              <w:rPr>
                <w:rFonts w:eastAsia="SimSun" w:cs="Times"/>
                <w:iCs/>
                <w:lang w:eastAsia="zh-CN"/>
              </w:rPr>
              <w:t>SL-PRS based RSRP measurement</w:t>
            </w:r>
          </w:p>
        </w:tc>
        <w:tc>
          <w:tcPr>
            <w:tcW w:w="2410" w:type="dxa"/>
            <w:shd w:val="clear" w:color="auto" w:fill="auto"/>
          </w:tcPr>
          <w:p w14:paraId="1F8B57AC" w14:textId="1FF46C07"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3FAF1569" w14:textId="672C62CA" w:rsidR="007C4735" w:rsidRPr="00F07033" w:rsidRDefault="007C4735" w:rsidP="007C4735">
            <w:pPr>
              <w:rPr>
                <w:rFonts w:eastAsia="DengXian"/>
                <w:lang w:eastAsia="zh-CN"/>
              </w:rPr>
            </w:pPr>
            <w:r w:rsidRPr="00AA1A7A">
              <w:rPr>
                <w:rFonts w:eastAsia="DengXian"/>
                <w:lang w:eastAsia="zh-CN"/>
              </w:rPr>
              <w:t>Yes</w:t>
            </w:r>
          </w:p>
        </w:tc>
      </w:tr>
      <w:tr w:rsidR="007C4735" w14:paraId="4D70962F" w14:textId="77777777" w:rsidTr="00EE6854">
        <w:tc>
          <w:tcPr>
            <w:tcW w:w="3969" w:type="dxa"/>
            <w:shd w:val="clear" w:color="auto" w:fill="auto"/>
          </w:tcPr>
          <w:p w14:paraId="1FF61B5E" w14:textId="77777777" w:rsidR="007C4735" w:rsidRPr="00F07033" w:rsidRDefault="007C4735" w:rsidP="007C4735">
            <w:pPr>
              <w:rPr>
                <w:rFonts w:eastAsia="DengXian"/>
                <w:lang w:eastAsia="zh-CN"/>
              </w:rPr>
            </w:pPr>
            <w:r w:rsidRPr="00F07033">
              <w:rPr>
                <w:rFonts w:eastAsia="SimSun" w:cs="Times"/>
                <w:iCs/>
                <w:lang w:eastAsia="zh-CN"/>
              </w:rPr>
              <w:t>SL-PRS based RSRPP measurement</w:t>
            </w:r>
          </w:p>
        </w:tc>
        <w:tc>
          <w:tcPr>
            <w:tcW w:w="2410" w:type="dxa"/>
            <w:shd w:val="clear" w:color="auto" w:fill="auto"/>
          </w:tcPr>
          <w:p w14:paraId="3F84B59F" w14:textId="7EE1035C"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613871BF" w14:textId="2CD6CECD" w:rsidR="007C4735" w:rsidRPr="00F07033" w:rsidRDefault="007C4735" w:rsidP="007C4735">
            <w:pPr>
              <w:rPr>
                <w:rFonts w:eastAsia="DengXian"/>
                <w:lang w:eastAsia="zh-CN"/>
              </w:rPr>
            </w:pPr>
            <w:r w:rsidRPr="00AA1A7A">
              <w:rPr>
                <w:rFonts w:eastAsia="DengXian"/>
                <w:lang w:eastAsia="zh-CN"/>
              </w:rPr>
              <w:t>Yes</w:t>
            </w:r>
          </w:p>
        </w:tc>
      </w:tr>
      <w:tr w:rsidR="007C4735" w14:paraId="774C2B62" w14:textId="77777777" w:rsidTr="00EE6854">
        <w:tc>
          <w:tcPr>
            <w:tcW w:w="3969" w:type="dxa"/>
            <w:shd w:val="clear" w:color="auto" w:fill="auto"/>
          </w:tcPr>
          <w:p w14:paraId="733E7531" w14:textId="77777777" w:rsidR="007C4735" w:rsidRPr="00F07033" w:rsidRDefault="007C4735" w:rsidP="007C4735">
            <w:pPr>
              <w:rPr>
                <w:rFonts w:eastAsia="DengXian"/>
                <w:lang w:eastAsia="zh-CN"/>
              </w:rPr>
            </w:pPr>
            <w:r w:rsidRPr="00F07033">
              <w:rPr>
                <w:rFonts w:eastAsia="SimSun" w:cs="Times"/>
                <w:iCs/>
                <w:lang w:eastAsia="zh-CN"/>
              </w:rPr>
              <w:t>SL-PRS based RTOA measurement</w:t>
            </w:r>
          </w:p>
        </w:tc>
        <w:tc>
          <w:tcPr>
            <w:tcW w:w="2410" w:type="dxa"/>
            <w:shd w:val="clear" w:color="auto" w:fill="auto"/>
          </w:tcPr>
          <w:p w14:paraId="3E22DD20" w14:textId="194AD0D1"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5A89E612" w14:textId="47C86C22" w:rsidR="007C4735" w:rsidRPr="00F07033" w:rsidRDefault="007C4735" w:rsidP="007C4735">
            <w:pPr>
              <w:rPr>
                <w:rFonts w:eastAsia="DengXian"/>
                <w:lang w:eastAsia="zh-CN"/>
              </w:rPr>
            </w:pPr>
            <w:r w:rsidRPr="00AA1A7A">
              <w:rPr>
                <w:rFonts w:eastAsia="DengXian"/>
                <w:lang w:eastAsia="zh-CN"/>
              </w:rPr>
              <w:t>Yes</w:t>
            </w:r>
          </w:p>
        </w:tc>
      </w:tr>
      <w:tr w:rsidR="007C4735" w14:paraId="0798418C" w14:textId="77777777" w:rsidTr="00EE6854">
        <w:tc>
          <w:tcPr>
            <w:tcW w:w="3969" w:type="dxa"/>
            <w:shd w:val="clear" w:color="auto" w:fill="auto"/>
          </w:tcPr>
          <w:p w14:paraId="40294F8E" w14:textId="77777777" w:rsidR="007C4735" w:rsidRPr="00F07033" w:rsidRDefault="007C4735" w:rsidP="007C4735">
            <w:pPr>
              <w:rPr>
                <w:rFonts w:eastAsia="DengXian"/>
                <w:lang w:eastAsia="zh-CN"/>
              </w:rPr>
            </w:pPr>
            <w:r w:rsidRPr="00F07033">
              <w:rPr>
                <w:rFonts w:eastAsia="SimSun" w:cs="Times"/>
                <w:iCs/>
                <w:lang w:eastAsia="zh-CN"/>
              </w:rPr>
              <w:t>SL-PRS based Azimuth of arrival (AoA) and SL zenith of arrival (ZoA) measurement</w:t>
            </w:r>
          </w:p>
        </w:tc>
        <w:tc>
          <w:tcPr>
            <w:tcW w:w="2410" w:type="dxa"/>
            <w:shd w:val="clear" w:color="auto" w:fill="auto"/>
          </w:tcPr>
          <w:p w14:paraId="0BDDC54B" w14:textId="6639A715"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55E68564" w14:textId="6EE93023" w:rsidR="007C4735" w:rsidRPr="00F07033" w:rsidRDefault="007C4735" w:rsidP="007C4735">
            <w:pPr>
              <w:rPr>
                <w:rFonts w:eastAsia="DengXian"/>
                <w:lang w:eastAsia="zh-CN"/>
              </w:rPr>
            </w:pPr>
            <w:r w:rsidRPr="00AA1A7A">
              <w:rPr>
                <w:rFonts w:eastAsia="DengXian"/>
                <w:lang w:eastAsia="zh-CN"/>
              </w:rPr>
              <w:t>Yes</w:t>
            </w:r>
          </w:p>
        </w:tc>
      </w:tr>
      <w:tr w:rsidR="007C4735" w14:paraId="2B599790" w14:textId="77777777" w:rsidTr="00EE6854">
        <w:tc>
          <w:tcPr>
            <w:tcW w:w="3969" w:type="dxa"/>
            <w:shd w:val="clear" w:color="auto" w:fill="auto"/>
          </w:tcPr>
          <w:p w14:paraId="771740C4" w14:textId="3F73033D" w:rsidR="007C4735" w:rsidRPr="00F07033" w:rsidRDefault="00232A74" w:rsidP="00EE6854">
            <w:pPr>
              <w:rPr>
                <w:rFonts w:eastAsia="DengXian"/>
                <w:lang w:eastAsia="zh-CN"/>
              </w:rPr>
            </w:pPr>
            <w:r>
              <w:rPr>
                <w:rFonts w:eastAsia="DengXian"/>
                <w:lang w:eastAsia="zh-CN"/>
              </w:rPr>
              <w:t xml:space="preserve">SL-PRS </w:t>
            </w:r>
            <w:r w:rsidR="00D318D5">
              <w:rPr>
                <w:rFonts w:eastAsia="DengXian"/>
                <w:lang w:eastAsia="zh-CN"/>
              </w:rPr>
              <w:t>Timestamp</w:t>
            </w:r>
          </w:p>
        </w:tc>
        <w:tc>
          <w:tcPr>
            <w:tcW w:w="2410" w:type="dxa"/>
            <w:shd w:val="clear" w:color="auto" w:fill="auto"/>
          </w:tcPr>
          <w:p w14:paraId="521CA626" w14:textId="226E3B3E" w:rsidR="007C4735" w:rsidRPr="00F07033" w:rsidRDefault="00D318D5" w:rsidP="00EE6854">
            <w:pPr>
              <w:rPr>
                <w:rFonts w:eastAsia="DengXian"/>
                <w:lang w:eastAsia="zh-CN"/>
              </w:rPr>
            </w:pPr>
            <w:r>
              <w:rPr>
                <w:rFonts w:eastAsia="DengXian"/>
                <w:lang w:eastAsia="zh-CN"/>
              </w:rPr>
              <w:t>Yes</w:t>
            </w:r>
          </w:p>
        </w:tc>
        <w:tc>
          <w:tcPr>
            <w:tcW w:w="2409" w:type="dxa"/>
            <w:shd w:val="clear" w:color="auto" w:fill="auto"/>
          </w:tcPr>
          <w:p w14:paraId="301EDEE4" w14:textId="753D70D4" w:rsidR="007C4735" w:rsidRPr="00F07033" w:rsidRDefault="00D318D5" w:rsidP="00EE6854">
            <w:pPr>
              <w:rPr>
                <w:rFonts w:eastAsia="DengXian"/>
                <w:lang w:eastAsia="zh-CN"/>
              </w:rPr>
            </w:pPr>
            <w:r>
              <w:rPr>
                <w:rFonts w:eastAsia="DengXian"/>
                <w:lang w:eastAsia="zh-CN"/>
              </w:rPr>
              <w:t>Yes</w:t>
            </w:r>
          </w:p>
        </w:tc>
      </w:tr>
      <w:tr w:rsidR="002B2435" w14:paraId="19955626" w14:textId="77777777" w:rsidTr="00EE6854">
        <w:tc>
          <w:tcPr>
            <w:tcW w:w="3969" w:type="dxa"/>
            <w:shd w:val="clear" w:color="auto" w:fill="auto"/>
          </w:tcPr>
          <w:p w14:paraId="4A6582C0" w14:textId="67BC54FF" w:rsidR="002B2435" w:rsidRDefault="002B2435" w:rsidP="00EE6854">
            <w:pPr>
              <w:rPr>
                <w:rFonts w:eastAsia="DengXian"/>
                <w:lang w:eastAsia="zh-CN"/>
              </w:rPr>
            </w:pPr>
            <w:r>
              <w:rPr>
                <w:rFonts w:eastAsia="DengXian"/>
                <w:lang w:eastAsia="zh-CN"/>
              </w:rPr>
              <w:t>Identification information</w:t>
            </w:r>
          </w:p>
        </w:tc>
        <w:tc>
          <w:tcPr>
            <w:tcW w:w="2410" w:type="dxa"/>
            <w:shd w:val="clear" w:color="auto" w:fill="auto"/>
          </w:tcPr>
          <w:p w14:paraId="3355D23F" w14:textId="76D8D7D3" w:rsidR="002B2435" w:rsidRDefault="002B2435" w:rsidP="00EE6854">
            <w:pPr>
              <w:rPr>
                <w:rFonts w:eastAsia="DengXian"/>
                <w:lang w:eastAsia="zh-CN"/>
              </w:rPr>
            </w:pPr>
            <w:r>
              <w:rPr>
                <w:rFonts w:eastAsia="DengXian"/>
                <w:lang w:eastAsia="zh-CN"/>
              </w:rPr>
              <w:t>Yes</w:t>
            </w:r>
          </w:p>
        </w:tc>
        <w:tc>
          <w:tcPr>
            <w:tcW w:w="2409" w:type="dxa"/>
            <w:shd w:val="clear" w:color="auto" w:fill="auto"/>
          </w:tcPr>
          <w:p w14:paraId="7E6F9433" w14:textId="3734C09D" w:rsidR="002B2435" w:rsidRDefault="002B2435" w:rsidP="00EE6854">
            <w:pPr>
              <w:rPr>
                <w:rFonts w:eastAsia="DengXian"/>
                <w:lang w:eastAsia="zh-CN"/>
              </w:rPr>
            </w:pPr>
            <w:r>
              <w:rPr>
                <w:rFonts w:eastAsia="DengXian"/>
                <w:lang w:eastAsia="zh-CN"/>
              </w:rPr>
              <w:t>Yes</w:t>
            </w:r>
          </w:p>
        </w:tc>
      </w:tr>
    </w:tbl>
    <w:p w14:paraId="110BE9EC" w14:textId="77777777" w:rsidR="007C4735" w:rsidRPr="00C841FB" w:rsidRDefault="007C4735" w:rsidP="00C841FB">
      <w:pPr>
        <w:rPr>
          <w:lang w:val="en-US"/>
        </w:rPr>
      </w:pPr>
    </w:p>
    <w:p w14:paraId="20C1662A" w14:textId="39EAAEB6" w:rsidR="00466590" w:rsidRPr="00F52A37" w:rsidRDefault="00466590" w:rsidP="00415B69">
      <w:pPr>
        <w:pStyle w:val="3GPPH1"/>
        <w:rPr>
          <w:lang w:val="en-US"/>
        </w:rPr>
      </w:pPr>
      <w:r w:rsidRPr="00F52A37">
        <w:rPr>
          <w:lang w:val="en-US"/>
        </w:rPr>
        <w:t>Conclusions</w:t>
      </w:r>
    </w:p>
    <w:p w14:paraId="299153D4" w14:textId="6F05382C" w:rsidR="007F58E9" w:rsidRDefault="00AB50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131757460" w:history="1">
        <w:r w:rsidR="007F58E9" w:rsidRPr="00CA7452">
          <w:rPr>
            <w:rStyle w:val="Hyperlink"/>
            <w:noProof/>
          </w:rPr>
          <w:t>Observation 1: A unified positioning method is limited in terms of forward compatibility and its ability to support devices implementing different releases.</w:t>
        </w:r>
      </w:hyperlink>
    </w:p>
    <w:p w14:paraId="4749BAB1" w14:textId="2758916E"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1" w:history="1">
        <w:r w:rsidRPr="00CA7452">
          <w:rPr>
            <w:rStyle w:val="Hyperlink"/>
            <w:noProof/>
          </w:rPr>
          <w:t>Observation 2: Using time of the subframe closest in time to the subframe in which SL-PRS is received would increase measurement uncertainty due to UE mobility, differences and changes in synchronization sources, and differences and changes in TA.</w:t>
        </w:r>
      </w:hyperlink>
    </w:p>
    <w:p w14:paraId="728BFE80" w14:textId="43AF7F2C"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2" w:history="1">
        <w:r w:rsidRPr="00CA7452">
          <w:rPr>
            <w:rStyle w:val="Hyperlink"/>
            <w:noProof/>
          </w:rPr>
          <w:t>Observation 3: The SCI accompanying SL-PRS can be used to distinguish the different SL-PRS transmissions in double-sided RTT without order restriction.</w:t>
        </w:r>
      </w:hyperlink>
    </w:p>
    <w:p w14:paraId="783F3316" w14:textId="7FAF6B68" w:rsidR="002F7D83" w:rsidRDefault="00AB5061" w:rsidP="005925EE">
      <w:pPr>
        <w:rPr>
          <w:lang w:val="en-US"/>
        </w:rPr>
      </w:pPr>
      <w:r>
        <w:rPr>
          <w:lang w:val="en-US"/>
        </w:rPr>
        <w:fldChar w:fldCharType="end"/>
      </w:r>
    </w:p>
    <w:p w14:paraId="0AB369EC" w14:textId="3EEA4896" w:rsidR="007F58E9" w:rsidRDefault="00AB50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"Proposal" </w:instrText>
      </w:r>
      <w:r>
        <w:rPr>
          <w:lang w:val="en-US"/>
        </w:rPr>
        <w:fldChar w:fldCharType="separate"/>
      </w:r>
      <w:hyperlink w:anchor="_Toc131757463" w:history="1">
        <w:r w:rsidR="007F58E9" w:rsidRPr="001767D5">
          <w:rPr>
            <w:rStyle w:val="Hyperlink"/>
            <w:noProof/>
          </w:rPr>
          <w:t>Proposal 1: Separate methods are specified for sidelink positioning.</w:t>
        </w:r>
      </w:hyperlink>
    </w:p>
    <w:p w14:paraId="1FF336F6" w14:textId="4BFA299C"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4" w:history="1">
        <w:r w:rsidRPr="001767D5">
          <w:rPr>
            <w:rStyle w:val="Hyperlink"/>
            <w:noProof/>
          </w:rPr>
          <w:t>Proposal 2: Measurement report is a higher-layer report in a resource pool that support sidelink communications.</w:t>
        </w:r>
      </w:hyperlink>
    </w:p>
    <w:p w14:paraId="509045FF" w14:textId="46191BD3"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5" w:history="1">
        <w:r w:rsidRPr="001767D5">
          <w:rPr>
            <w:rStyle w:val="Hyperlink"/>
            <w:noProof/>
          </w:rPr>
          <w:t>Proposal 3: Measurement report is triggered by higher layers.</w:t>
        </w:r>
      </w:hyperlink>
    </w:p>
    <w:p w14:paraId="49DA1E2E" w14:textId="497AB871"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6" w:history="1">
        <w:r w:rsidRPr="001767D5">
          <w:rPr>
            <w:rStyle w:val="Hyperlink"/>
            <w:noProof/>
          </w:rPr>
          <w:t>Proposal 4: One-shot (aperiodic) and periodic (semi-persistent) reports are supported.</w:t>
        </w:r>
      </w:hyperlink>
    </w:p>
    <w:p w14:paraId="4FC49CAF" w14:textId="7179184D"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7" w:history="1">
        <w:r w:rsidRPr="001767D5">
          <w:rPr>
            <w:rStyle w:val="Hyperlink"/>
            <w:noProof/>
          </w:rPr>
          <w:t>Proposal 5: Higher layers can deactivate a periodic (semi-persistent) reporting process.</w:t>
        </w:r>
      </w:hyperlink>
    </w:p>
    <w:p w14:paraId="44BBB479" w14:textId="7EC1249B"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8" w:history="1">
        <w:r w:rsidRPr="001767D5">
          <w:rPr>
            <w:rStyle w:val="Hyperlink"/>
            <w:noProof/>
          </w:rPr>
          <w:t>Proposal 6: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hyperlink>
    </w:p>
    <w:p w14:paraId="70076A0F" w14:textId="4F94FB21"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69" w:history="1">
        <w:r w:rsidRPr="001767D5">
          <w:rPr>
            <w:rStyle w:val="Hyperlink"/>
            <w:noProof/>
          </w:rPr>
          <w:t>Proposal 7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SL PRS-RSRP measurements</w:t>
        </w:r>
      </w:hyperlink>
    </w:p>
    <w:p w14:paraId="677CB510" w14:textId="53720429"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0" w:history="1">
        <w:r w:rsidRPr="001767D5">
          <w:rPr>
            <w:rStyle w:val="Hyperlink"/>
            <w:noProof/>
          </w:rPr>
          <w:t>Proposal 8: Actual SL-PRS transmission time is used for the definition of the UE SL Rx-Tx time difference measurement (i.e. Alt 1).</w:t>
        </w:r>
      </w:hyperlink>
    </w:p>
    <w:p w14:paraId="363B0B24" w14:textId="718CB8D6"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1" w:history="1">
        <w:r w:rsidRPr="001767D5">
          <w:rPr>
            <w:rStyle w:val="Hyperlink"/>
            <w:noProof/>
          </w:rPr>
          <w:t>Proposal 9: DFN is used for RTOA calculation when the UE would use DFN for sidelink communications.</w:t>
        </w:r>
      </w:hyperlink>
    </w:p>
    <w:p w14:paraId="1227463D" w14:textId="7B150124"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2" w:history="1">
        <w:r w:rsidRPr="001767D5">
          <w:rPr>
            <w:rStyle w:val="Hyperlink"/>
            <w:noProof/>
          </w:rPr>
          <w:t>Proposal 10: SFN is used for RTOA calculation when the UE would use SFN for sidelink communications.</w:t>
        </w:r>
      </w:hyperlink>
    </w:p>
    <w:p w14:paraId="07BE43B1" w14:textId="1177A50A"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3" w:history="1">
        <w:r w:rsidRPr="001767D5">
          <w:rPr>
            <w:rStyle w:val="Hyperlink"/>
            <w:noProof/>
          </w:rPr>
          <w:t>Proposal 11: RAN1 to study reporting parameters needed for converting LCS to GCS, if conversion is necessary and when the required parameters are available.</w:t>
        </w:r>
      </w:hyperlink>
    </w:p>
    <w:p w14:paraId="29379340" w14:textId="332B0539"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4" w:history="1">
        <w:r w:rsidRPr="001767D5">
          <w:rPr>
            <w:rStyle w:val="Hyperlink"/>
            <w:noProof/>
          </w:rPr>
          <w:t>Proposal 12: The measurement report contains the measurement, information to identify the resource pool where SL-PRS was received, source ID, destination ID, session ID, and quality metrics.</w:t>
        </w:r>
      </w:hyperlink>
    </w:p>
    <w:p w14:paraId="5418CFB2" w14:textId="4673ED58"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5" w:history="1">
        <w:r w:rsidRPr="001767D5">
          <w:rPr>
            <w:rStyle w:val="Hyperlink"/>
            <w:noProof/>
          </w:rPr>
          <w:t>Proposal 13: Methods to mitigate impact of synchronization error between multiple anchor UEs are not specified and are left up to deployment. FFS whether a synchronization quality metric is reported.</w:t>
        </w:r>
      </w:hyperlink>
    </w:p>
    <w:p w14:paraId="56E4CA83" w14:textId="0D569575" w:rsidR="007F58E9" w:rsidRDefault="007F58E9">
      <w:pPr>
        <w:pStyle w:val="TableofFigures"/>
        <w:tabs>
          <w:tab w:val="right" w:leader="dot" w:pos="9629"/>
        </w:tabs>
        <w:rPr>
          <w:rFonts w:asciiTheme="minorHAnsi" w:eastAsiaTheme="minorEastAsia" w:hAnsiTheme="minorHAnsi" w:cstheme="minorBidi"/>
          <w:noProof/>
          <w:sz w:val="22"/>
          <w:szCs w:val="22"/>
          <w:lang w:val="en-US"/>
        </w:rPr>
      </w:pPr>
      <w:hyperlink w:anchor="_Toc131757476" w:history="1">
        <w:r w:rsidRPr="001767D5">
          <w:rPr>
            <w:rStyle w:val="Hyperlink"/>
            <w:noProof/>
          </w:rPr>
          <w:t>Proposal 14: The same measurement report content is used for both reporting to LMF and reporting to UE and contains at least the following:</w:t>
        </w:r>
      </w:hyperlink>
    </w:p>
    <w:p w14:paraId="18B3B3B3" w14:textId="77777777" w:rsidR="007F58E9" w:rsidRPr="00BE1B74" w:rsidRDefault="00AB5061" w:rsidP="005925EE">
      <w:pPr>
        <w:rPr>
          <w:lang w:val="en-US"/>
        </w:rPr>
      </w:pPr>
      <w:r>
        <w:rPr>
          <w:lang w:val="en-US"/>
        </w:rPr>
        <w:fldChar w:fldCharType="end"/>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F58E9" w14:paraId="24717081" w14:textId="77777777" w:rsidTr="007F58E9">
        <w:tc>
          <w:tcPr>
            <w:tcW w:w="3969" w:type="dxa"/>
            <w:shd w:val="clear" w:color="auto" w:fill="auto"/>
          </w:tcPr>
          <w:p w14:paraId="4101A2B5" w14:textId="77777777" w:rsidR="007F58E9" w:rsidRPr="00F07033" w:rsidRDefault="007F58E9" w:rsidP="007F58E9">
            <w:pPr>
              <w:rPr>
                <w:rFonts w:eastAsia="DengXian"/>
                <w:lang w:eastAsia="zh-CN"/>
              </w:rPr>
            </w:pPr>
          </w:p>
        </w:tc>
        <w:tc>
          <w:tcPr>
            <w:tcW w:w="2410" w:type="dxa"/>
            <w:shd w:val="clear" w:color="auto" w:fill="auto"/>
          </w:tcPr>
          <w:p w14:paraId="76CBDAEF" w14:textId="77777777" w:rsidR="007F58E9" w:rsidRPr="00F07033" w:rsidRDefault="007F58E9" w:rsidP="007F58E9">
            <w:pPr>
              <w:rPr>
                <w:rFonts w:eastAsia="DengXian"/>
                <w:lang w:eastAsia="zh-CN"/>
              </w:rPr>
            </w:pPr>
            <w:r w:rsidRPr="00F07033">
              <w:rPr>
                <w:rFonts w:eastAsia="DengXian"/>
                <w:lang w:eastAsia="zh-CN"/>
              </w:rPr>
              <w:t>reporting to LMF</w:t>
            </w:r>
          </w:p>
        </w:tc>
        <w:tc>
          <w:tcPr>
            <w:tcW w:w="2409" w:type="dxa"/>
            <w:shd w:val="clear" w:color="auto" w:fill="auto"/>
          </w:tcPr>
          <w:p w14:paraId="059AF338" w14:textId="77777777" w:rsidR="007F58E9" w:rsidRPr="00F07033" w:rsidRDefault="007F58E9" w:rsidP="007F58E9">
            <w:pPr>
              <w:rPr>
                <w:rFonts w:eastAsia="DengXian"/>
                <w:lang w:eastAsia="zh-CN"/>
              </w:rPr>
            </w:pPr>
            <w:r w:rsidRPr="00F07033">
              <w:rPr>
                <w:rFonts w:eastAsia="DengXian"/>
                <w:lang w:eastAsia="zh-CN"/>
              </w:rPr>
              <w:t>reporting to UE</w:t>
            </w:r>
          </w:p>
        </w:tc>
      </w:tr>
      <w:tr w:rsidR="007F58E9" w14:paraId="0D8FC13B" w14:textId="77777777" w:rsidTr="007F58E9">
        <w:tc>
          <w:tcPr>
            <w:tcW w:w="3969" w:type="dxa"/>
            <w:shd w:val="clear" w:color="auto" w:fill="auto"/>
          </w:tcPr>
          <w:p w14:paraId="2EF5D171" w14:textId="77777777" w:rsidR="007F58E9" w:rsidRPr="00F07033" w:rsidRDefault="007F58E9" w:rsidP="007F58E9">
            <w:pPr>
              <w:rPr>
                <w:rFonts w:eastAsia="DengXian"/>
                <w:lang w:eastAsia="zh-CN"/>
              </w:rPr>
            </w:pPr>
            <w:r w:rsidRPr="00F07033">
              <w:rPr>
                <w:rFonts w:eastAsia="SimSun" w:cs="Times"/>
                <w:iCs/>
                <w:lang w:eastAsia="zh-CN"/>
              </w:rPr>
              <w:t>SL-PRS based Rx-Tx measurement</w:t>
            </w:r>
          </w:p>
        </w:tc>
        <w:tc>
          <w:tcPr>
            <w:tcW w:w="2410" w:type="dxa"/>
            <w:shd w:val="clear" w:color="auto" w:fill="auto"/>
          </w:tcPr>
          <w:p w14:paraId="2770A7F4"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27E8158E" w14:textId="77777777" w:rsidR="007F58E9" w:rsidRPr="00F07033" w:rsidRDefault="007F58E9" w:rsidP="007F58E9">
            <w:pPr>
              <w:rPr>
                <w:rFonts w:eastAsia="DengXian"/>
                <w:lang w:eastAsia="zh-CN"/>
              </w:rPr>
            </w:pPr>
            <w:r>
              <w:rPr>
                <w:rFonts w:eastAsia="DengXian"/>
                <w:lang w:eastAsia="zh-CN"/>
              </w:rPr>
              <w:t>Yes</w:t>
            </w:r>
          </w:p>
        </w:tc>
      </w:tr>
      <w:tr w:rsidR="007F58E9" w14:paraId="5BFE6EC8" w14:textId="77777777" w:rsidTr="007F58E9">
        <w:tc>
          <w:tcPr>
            <w:tcW w:w="3969" w:type="dxa"/>
            <w:shd w:val="clear" w:color="auto" w:fill="auto"/>
          </w:tcPr>
          <w:p w14:paraId="5EF4A356" w14:textId="77777777" w:rsidR="007F58E9" w:rsidRPr="00F07033" w:rsidRDefault="007F58E9" w:rsidP="007F58E9">
            <w:pPr>
              <w:rPr>
                <w:lang w:eastAsia="ko-KR"/>
              </w:rPr>
            </w:pPr>
            <w:r w:rsidRPr="00F07033">
              <w:rPr>
                <w:rFonts w:eastAsia="SimSun" w:cs="Times"/>
                <w:iCs/>
                <w:lang w:eastAsia="zh-CN"/>
              </w:rPr>
              <w:t>SL-PRS based RSTD measurement</w:t>
            </w:r>
          </w:p>
        </w:tc>
        <w:tc>
          <w:tcPr>
            <w:tcW w:w="2410" w:type="dxa"/>
            <w:shd w:val="clear" w:color="auto" w:fill="auto"/>
          </w:tcPr>
          <w:p w14:paraId="6A2B0F34"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10F32C7D" w14:textId="77777777" w:rsidR="007F58E9" w:rsidRPr="00F07033" w:rsidRDefault="007F58E9" w:rsidP="007F58E9">
            <w:pPr>
              <w:rPr>
                <w:rFonts w:eastAsia="DengXian"/>
                <w:lang w:eastAsia="zh-CN"/>
              </w:rPr>
            </w:pPr>
            <w:r>
              <w:rPr>
                <w:rFonts w:eastAsia="DengXian"/>
                <w:lang w:eastAsia="zh-CN"/>
              </w:rPr>
              <w:t>Yes</w:t>
            </w:r>
          </w:p>
        </w:tc>
      </w:tr>
      <w:tr w:rsidR="007F58E9" w14:paraId="0696A637" w14:textId="77777777" w:rsidTr="007F58E9">
        <w:tc>
          <w:tcPr>
            <w:tcW w:w="3969" w:type="dxa"/>
            <w:shd w:val="clear" w:color="auto" w:fill="auto"/>
          </w:tcPr>
          <w:p w14:paraId="4AECD169" w14:textId="77777777" w:rsidR="007F58E9" w:rsidRPr="00F07033" w:rsidRDefault="007F58E9" w:rsidP="007F58E9">
            <w:pPr>
              <w:rPr>
                <w:rFonts w:eastAsia="DengXian"/>
                <w:lang w:eastAsia="zh-CN"/>
              </w:rPr>
            </w:pPr>
            <w:r w:rsidRPr="00F07033">
              <w:rPr>
                <w:rFonts w:eastAsia="SimSun" w:cs="Times"/>
                <w:iCs/>
                <w:lang w:eastAsia="zh-CN"/>
              </w:rPr>
              <w:t>SL-PRS based RSRP measurement</w:t>
            </w:r>
          </w:p>
        </w:tc>
        <w:tc>
          <w:tcPr>
            <w:tcW w:w="2410" w:type="dxa"/>
            <w:shd w:val="clear" w:color="auto" w:fill="auto"/>
          </w:tcPr>
          <w:p w14:paraId="7A2A926A"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4E3FF494"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0C0532AD" w14:textId="77777777" w:rsidTr="007F58E9">
        <w:tc>
          <w:tcPr>
            <w:tcW w:w="3969" w:type="dxa"/>
            <w:shd w:val="clear" w:color="auto" w:fill="auto"/>
          </w:tcPr>
          <w:p w14:paraId="5C73344A" w14:textId="77777777" w:rsidR="007F58E9" w:rsidRPr="00F07033" w:rsidRDefault="007F58E9" w:rsidP="007F58E9">
            <w:pPr>
              <w:rPr>
                <w:rFonts w:eastAsia="DengXian"/>
                <w:lang w:eastAsia="zh-CN"/>
              </w:rPr>
            </w:pPr>
            <w:r w:rsidRPr="00F07033">
              <w:rPr>
                <w:rFonts w:eastAsia="SimSun" w:cs="Times"/>
                <w:iCs/>
                <w:lang w:eastAsia="zh-CN"/>
              </w:rPr>
              <w:t>SL-PRS based RSRPP measurement</w:t>
            </w:r>
          </w:p>
        </w:tc>
        <w:tc>
          <w:tcPr>
            <w:tcW w:w="2410" w:type="dxa"/>
            <w:shd w:val="clear" w:color="auto" w:fill="auto"/>
          </w:tcPr>
          <w:p w14:paraId="4AA9F072"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747A1F07"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4AA627AA" w14:textId="77777777" w:rsidTr="007F58E9">
        <w:tc>
          <w:tcPr>
            <w:tcW w:w="3969" w:type="dxa"/>
            <w:shd w:val="clear" w:color="auto" w:fill="auto"/>
          </w:tcPr>
          <w:p w14:paraId="3E75D650" w14:textId="77777777" w:rsidR="007F58E9" w:rsidRPr="00F07033" w:rsidRDefault="007F58E9" w:rsidP="007F58E9">
            <w:pPr>
              <w:rPr>
                <w:rFonts w:eastAsia="DengXian"/>
                <w:lang w:eastAsia="zh-CN"/>
              </w:rPr>
            </w:pPr>
            <w:r w:rsidRPr="00F07033">
              <w:rPr>
                <w:rFonts w:eastAsia="SimSun" w:cs="Times"/>
                <w:iCs/>
                <w:lang w:eastAsia="zh-CN"/>
              </w:rPr>
              <w:t>SL-PRS based RTOA measurement</w:t>
            </w:r>
          </w:p>
        </w:tc>
        <w:tc>
          <w:tcPr>
            <w:tcW w:w="2410" w:type="dxa"/>
            <w:shd w:val="clear" w:color="auto" w:fill="auto"/>
          </w:tcPr>
          <w:p w14:paraId="49AB8F22"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559EDD8C"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315576EA" w14:textId="77777777" w:rsidTr="007F58E9">
        <w:tc>
          <w:tcPr>
            <w:tcW w:w="3969" w:type="dxa"/>
            <w:shd w:val="clear" w:color="auto" w:fill="auto"/>
          </w:tcPr>
          <w:p w14:paraId="634C7C7F" w14:textId="77777777" w:rsidR="007F58E9" w:rsidRPr="00F07033" w:rsidRDefault="007F58E9" w:rsidP="007F58E9">
            <w:pPr>
              <w:rPr>
                <w:rFonts w:eastAsia="DengXian"/>
                <w:lang w:eastAsia="zh-CN"/>
              </w:rPr>
            </w:pPr>
            <w:r w:rsidRPr="00F07033">
              <w:rPr>
                <w:rFonts w:eastAsia="SimSun" w:cs="Times"/>
                <w:iCs/>
                <w:lang w:eastAsia="zh-CN"/>
              </w:rPr>
              <w:t>SL-PRS based Azimuth of arrival (AoA) and SL zenith of arrival (ZoA) measurement</w:t>
            </w:r>
          </w:p>
        </w:tc>
        <w:tc>
          <w:tcPr>
            <w:tcW w:w="2410" w:type="dxa"/>
            <w:shd w:val="clear" w:color="auto" w:fill="auto"/>
          </w:tcPr>
          <w:p w14:paraId="085108E1"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27CE5311"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3210DD30" w14:textId="77777777" w:rsidTr="007F58E9">
        <w:tc>
          <w:tcPr>
            <w:tcW w:w="3969" w:type="dxa"/>
            <w:shd w:val="clear" w:color="auto" w:fill="auto"/>
          </w:tcPr>
          <w:p w14:paraId="36BFAA47" w14:textId="77777777" w:rsidR="007F58E9" w:rsidRPr="00F07033" w:rsidRDefault="007F58E9" w:rsidP="007F58E9">
            <w:pPr>
              <w:rPr>
                <w:rFonts w:eastAsia="DengXian"/>
                <w:lang w:eastAsia="zh-CN"/>
              </w:rPr>
            </w:pPr>
            <w:r>
              <w:rPr>
                <w:rFonts w:eastAsia="DengXian"/>
                <w:lang w:eastAsia="zh-CN"/>
              </w:rPr>
              <w:t>SL-PRS Timestamp</w:t>
            </w:r>
          </w:p>
        </w:tc>
        <w:tc>
          <w:tcPr>
            <w:tcW w:w="2410" w:type="dxa"/>
            <w:shd w:val="clear" w:color="auto" w:fill="auto"/>
          </w:tcPr>
          <w:p w14:paraId="71F43344"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405FB0DD" w14:textId="77777777" w:rsidR="007F58E9" w:rsidRPr="00F07033" w:rsidRDefault="007F58E9" w:rsidP="007F58E9">
            <w:pPr>
              <w:rPr>
                <w:rFonts w:eastAsia="DengXian"/>
                <w:lang w:eastAsia="zh-CN"/>
              </w:rPr>
            </w:pPr>
            <w:r>
              <w:rPr>
                <w:rFonts w:eastAsia="DengXian"/>
                <w:lang w:eastAsia="zh-CN"/>
              </w:rPr>
              <w:t>Yes</w:t>
            </w:r>
          </w:p>
        </w:tc>
      </w:tr>
      <w:tr w:rsidR="007F58E9" w14:paraId="19CBDCF4" w14:textId="77777777" w:rsidTr="007F58E9">
        <w:tc>
          <w:tcPr>
            <w:tcW w:w="3969" w:type="dxa"/>
            <w:shd w:val="clear" w:color="auto" w:fill="auto"/>
          </w:tcPr>
          <w:p w14:paraId="4C02382E" w14:textId="77777777" w:rsidR="007F58E9" w:rsidRDefault="007F58E9" w:rsidP="007F58E9">
            <w:pPr>
              <w:rPr>
                <w:rFonts w:eastAsia="DengXian"/>
                <w:lang w:eastAsia="zh-CN"/>
              </w:rPr>
            </w:pPr>
            <w:r>
              <w:rPr>
                <w:rFonts w:eastAsia="DengXian"/>
                <w:lang w:eastAsia="zh-CN"/>
              </w:rPr>
              <w:t>Identification information</w:t>
            </w:r>
          </w:p>
        </w:tc>
        <w:tc>
          <w:tcPr>
            <w:tcW w:w="2410" w:type="dxa"/>
            <w:shd w:val="clear" w:color="auto" w:fill="auto"/>
          </w:tcPr>
          <w:p w14:paraId="0C3209F7" w14:textId="77777777" w:rsidR="007F58E9" w:rsidRDefault="007F58E9" w:rsidP="007F58E9">
            <w:pPr>
              <w:rPr>
                <w:rFonts w:eastAsia="DengXian"/>
                <w:lang w:eastAsia="zh-CN"/>
              </w:rPr>
            </w:pPr>
            <w:r>
              <w:rPr>
                <w:rFonts w:eastAsia="DengXian"/>
                <w:lang w:eastAsia="zh-CN"/>
              </w:rPr>
              <w:t>Yes</w:t>
            </w:r>
          </w:p>
        </w:tc>
        <w:tc>
          <w:tcPr>
            <w:tcW w:w="2409" w:type="dxa"/>
            <w:shd w:val="clear" w:color="auto" w:fill="auto"/>
          </w:tcPr>
          <w:p w14:paraId="76B5069E" w14:textId="77777777" w:rsidR="007F58E9" w:rsidRDefault="007F58E9" w:rsidP="007F58E9">
            <w:pPr>
              <w:rPr>
                <w:rFonts w:eastAsia="DengXian"/>
                <w:lang w:eastAsia="zh-CN"/>
              </w:rPr>
            </w:pPr>
            <w:r>
              <w:rPr>
                <w:rFonts w:eastAsia="DengXian"/>
                <w:lang w:eastAsia="zh-CN"/>
              </w:rPr>
              <w:t>Yes</w:t>
            </w:r>
          </w:p>
        </w:tc>
      </w:tr>
    </w:tbl>
    <w:p w14:paraId="739DE380" w14:textId="1D747B87" w:rsidR="00AB5061" w:rsidRPr="00BE1B74" w:rsidRDefault="00AB5061" w:rsidP="005925EE">
      <w:pPr>
        <w:rPr>
          <w:lang w:val="en-US"/>
        </w:rPr>
      </w:pPr>
    </w:p>
    <w:p w14:paraId="42D533AD" w14:textId="5340DB2E" w:rsidR="0044506E" w:rsidRPr="00BE1B74" w:rsidRDefault="00466590" w:rsidP="00415B69">
      <w:pPr>
        <w:pStyle w:val="3GPPH1"/>
        <w:numPr>
          <w:ilvl w:val="0"/>
          <w:numId w:val="0"/>
        </w:numPr>
        <w:ind w:left="425" w:hanging="425"/>
        <w:rPr>
          <w:lang w:val="en-US"/>
        </w:rPr>
      </w:pPr>
      <w:r w:rsidRPr="00BE1B74">
        <w:rPr>
          <w:lang w:val="en-US"/>
        </w:rPr>
        <w:t>References</w:t>
      </w:r>
      <w:bookmarkStart w:id="17" w:name="_Ref450583331"/>
      <w:bookmarkEnd w:id="17"/>
    </w:p>
    <w:p w14:paraId="4584FFB6" w14:textId="1BB5CEC7" w:rsidR="00F4281B" w:rsidRPr="006E4E3C"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8" w:name="_Ref111192391"/>
      <w:bookmarkStart w:id="19" w:name="_Ref127257816"/>
      <w:r w:rsidRPr="006E4E3C">
        <w:rPr>
          <w:rFonts w:eastAsia="SimSun"/>
          <w:lang w:val="en-US"/>
        </w:rPr>
        <w:t>RP-</w:t>
      </w:r>
      <w:bookmarkEnd w:id="18"/>
      <w:r w:rsidR="004D0326" w:rsidRPr="006E4E3C">
        <w:rPr>
          <w:rFonts w:eastAsia="SimSun"/>
          <w:lang w:val="en-US"/>
        </w:rPr>
        <w:t>223549</w:t>
      </w:r>
      <w:r w:rsidR="00941E24" w:rsidRPr="006E4E3C">
        <w:rPr>
          <w:rFonts w:eastAsia="SimSun"/>
          <w:lang w:val="en-US"/>
        </w:rPr>
        <w:t>,</w:t>
      </w:r>
      <w:r w:rsidR="004D0326" w:rsidRPr="006E4E3C">
        <w:rPr>
          <w:rFonts w:eastAsia="SimSun"/>
          <w:lang w:val="en-US"/>
        </w:rPr>
        <w:t xml:space="preserve"> “</w:t>
      </w:r>
      <w:r w:rsidR="00941E24" w:rsidRPr="006E4E3C">
        <w:rPr>
          <w:rFonts w:eastAsia="SimSun"/>
          <w:lang w:val="en-US"/>
        </w:rPr>
        <w:t xml:space="preserve">New WID on Expanded and Improved NR Positioning,” </w:t>
      </w:r>
      <w:r w:rsidR="00CE36D6" w:rsidRPr="006E4E3C">
        <w:rPr>
          <w:rFonts w:eastAsia="SimSun"/>
          <w:lang w:val="en-US"/>
        </w:rPr>
        <w:t>Intel Corporation, CATT, Ericsson. RAN #98-e.</w:t>
      </w:r>
      <w:bookmarkEnd w:id="19"/>
    </w:p>
    <w:p w14:paraId="5A9CF420" w14:textId="77777777" w:rsidR="00B937E9" w:rsidRPr="006E4E3C" w:rsidRDefault="00B937E9" w:rsidP="00B937E9">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20" w:name="_Ref127259689"/>
      <w:bookmarkStart w:id="21" w:name="_Ref127275521"/>
      <w:r w:rsidRPr="006E4E3C">
        <w:rPr>
          <w:rFonts w:eastAsia="SimSun"/>
          <w:lang w:val="en-US"/>
        </w:rPr>
        <w:t>Chair’s notes, RAN1 #109, Toulouse.</w:t>
      </w:r>
      <w:bookmarkEnd w:id="20"/>
    </w:p>
    <w:p w14:paraId="57E510A6" w14:textId="7B0B1247" w:rsidR="00B937E9" w:rsidRPr="006E4E3C" w:rsidRDefault="00B937E9" w:rsidP="00B937E9">
      <w:pPr>
        <w:pStyle w:val="ListParagraph"/>
        <w:widowControl w:val="0"/>
        <w:numPr>
          <w:ilvl w:val="0"/>
          <w:numId w:val="8"/>
        </w:numPr>
        <w:tabs>
          <w:tab w:val="num" w:pos="-1516"/>
          <w:tab w:val="num" w:pos="360"/>
          <w:tab w:val="num" w:pos="708"/>
        </w:tabs>
        <w:autoSpaceDN w:val="0"/>
        <w:spacing w:after="60"/>
        <w:ind w:left="0" w:firstLine="0"/>
        <w:contextualSpacing w:val="0"/>
        <w:rPr>
          <w:rFonts w:eastAsia="SimSun"/>
          <w:lang w:val="en-US"/>
        </w:rPr>
      </w:pPr>
      <w:bookmarkStart w:id="22" w:name="_Ref127388035"/>
      <w:r w:rsidRPr="006E4E3C">
        <w:rPr>
          <w:rFonts w:eastAsia="SimSun"/>
          <w:lang w:val="en-US"/>
        </w:rPr>
        <w:t>Chair’s notes, RAN1 #111, Toulouse.</w:t>
      </w:r>
      <w:bookmarkEnd w:id="22"/>
    </w:p>
    <w:p w14:paraId="09A00AF9" w14:textId="0473A84A" w:rsidR="005207C8" w:rsidRPr="006E4E3C"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6E4E3C">
        <w:rPr>
          <w:rFonts w:eastAsia="SimSun"/>
          <w:lang w:val="en-US"/>
        </w:rPr>
        <w:t xml:space="preserve">TS 38.211, </w:t>
      </w:r>
      <w:r w:rsidR="00D31562" w:rsidRPr="006E4E3C">
        <w:rPr>
          <w:rFonts w:eastAsia="SimSun"/>
          <w:lang w:val="en-US"/>
        </w:rPr>
        <w:t>“Physical channels and modulation (Release 17),” 3GPP.</w:t>
      </w:r>
      <w:bookmarkEnd w:id="21"/>
    </w:p>
    <w:sectPr w:rsidR="005207C8" w:rsidRPr="006E4E3C"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E7A9" w14:textId="77777777" w:rsidR="007A27FC" w:rsidRDefault="007A27FC">
      <w:r>
        <w:separator/>
      </w:r>
    </w:p>
  </w:endnote>
  <w:endnote w:type="continuationSeparator" w:id="0">
    <w:p w14:paraId="3F538558" w14:textId="77777777" w:rsidR="007A27FC" w:rsidRDefault="007A27FC">
      <w:r>
        <w:continuationSeparator/>
      </w:r>
    </w:p>
  </w:endnote>
  <w:endnote w:type="continuationNotice" w:id="1">
    <w:p w14:paraId="6C9935EE" w14:textId="77777777" w:rsidR="007A27FC" w:rsidRDefault="007A2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E633D" w14:textId="77777777" w:rsidR="007A27FC" w:rsidRDefault="007A27FC">
      <w:r>
        <w:separator/>
      </w:r>
    </w:p>
  </w:footnote>
  <w:footnote w:type="continuationSeparator" w:id="0">
    <w:p w14:paraId="6EAAD0CA" w14:textId="77777777" w:rsidR="007A27FC" w:rsidRDefault="007A27FC">
      <w:r>
        <w:continuationSeparator/>
      </w:r>
    </w:p>
  </w:footnote>
  <w:footnote w:type="continuationNotice" w:id="1">
    <w:p w14:paraId="123D35E8" w14:textId="77777777" w:rsidR="007A27FC" w:rsidRDefault="007A2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8"/>
  </w:num>
  <w:num w:numId="2" w16cid:durableId="1099064264">
    <w:abstractNumId w:val="17"/>
  </w:num>
  <w:num w:numId="3" w16cid:durableId="1141077213">
    <w:abstractNumId w:val="31"/>
  </w:num>
  <w:num w:numId="4" w16cid:durableId="797262782">
    <w:abstractNumId w:val="18"/>
  </w:num>
  <w:num w:numId="5" w16cid:durableId="809858812">
    <w:abstractNumId w:val="13"/>
  </w:num>
  <w:num w:numId="6" w16cid:durableId="1772503162">
    <w:abstractNumId w:val="24"/>
  </w:num>
  <w:num w:numId="7" w16cid:durableId="631711055">
    <w:abstractNumId w:val="3"/>
  </w:num>
  <w:num w:numId="8" w16cid:durableId="68843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3"/>
  </w:num>
  <w:num w:numId="10" w16cid:durableId="2113545839">
    <w:abstractNumId w:val="25"/>
  </w:num>
  <w:num w:numId="11" w16cid:durableId="687294692">
    <w:abstractNumId w:val="11"/>
  </w:num>
  <w:num w:numId="12" w16cid:durableId="1460417847">
    <w:abstractNumId w:val="8"/>
  </w:num>
  <w:num w:numId="13" w16cid:durableId="2024235069">
    <w:abstractNumId w:val="7"/>
  </w:num>
  <w:num w:numId="14" w16cid:durableId="870729717">
    <w:abstractNumId w:val="5"/>
  </w:num>
  <w:num w:numId="15" w16cid:durableId="1243755253">
    <w:abstractNumId w:val="30"/>
  </w:num>
  <w:num w:numId="16" w16cid:durableId="1524828170">
    <w:abstractNumId w:val="22"/>
  </w:num>
  <w:num w:numId="17" w16cid:durableId="1212308870">
    <w:abstractNumId w:val="21"/>
  </w:num>
  <w:num w:numId="18" w16cid:durableId="1020623873">
    <w:abstractNumId w:val="15"/>
  </w:num>
  <w:num w:numId="19" w16cid:durableId="1241452169">
    <w:abstractNumId w:val="27"/>
  </w:num>
  <w:num w:numId="20" w16cid:durableId="617494235">
    <w:abstractNumId w:val="6"/>
  </w:num>
  <w:num w:numId="21" w16cid:durableId="1996184219">
    <w:abstractNumId w:val="4"/>
  </w:num>
  <w:num w:numId="22" w16cid:durableId="2120026474">
    <w:abstractNumId w:val="35"/>
  </w:num>
  <w:num w:numId="23" w16cid:durableId="1080757712">
    <w:abstractNumId w:val="9"/>
  </w:num>
  <w:num w:numId="24" w16cid:durableId="1241477651">
    <w:abstractNumId w:val="30"/>
  </w:num>
  <w:num w:numId="25" w16cid:durableId="1419593921">
    <w:abstractNumId w:val="19"/>
  </w:num>
  <w:num w:numId="26" w16cid:durableId="1598904181">
    <w:abstractNumId w:val="2"/>
  </w:num>
  <w:num w:numId="27" w16cid:durableId="397284430">
    <w:abstractNumId w:val="1"/>
  </w:num>
  <w:num w:numId="28" w16cid:durableId="1635914634">
    <w:abstractNumId w:val="32"/>
  </w:num>
  <w:num w:numId="29" w16cid:durableId="361983121">
    <w:abstractNumId w:val="36"/>
  </w:num>
  <w:num w:numId="30" w16cid:durableId="1027560315">
    <w:abstractNumId w:val="26"/>
  </w:num>
  <w:num w:numId="31" w16cid:durableId="1495805713">
    <w:abstractNumId w:val="23"/>
  </w:num>
  <w:num w:numId="32" w16cid:durableId="164170247">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8"/>
  </w:num>
  <w:num w:numId="34" w16cid:durableId="1488788269">
    <w:abstractNumId w:val="29"/>
  </w:num>
  <w:num w:numId="35" w16cid:durableId="906889250">
    <w:abstractNumId w:val="14"/>
  </w:num>
  <w:num w:numId="36" w16cid:durableId="84882584">
    <w:abstractNumId w:val="37"/>
  </w:num>
  <w:num w:numId="37" w16cid:durableId="1704137466">
    <w:abstractNumId w:val="34"/>
  </w:num>
  <w:num w:numId="38" w16cid:durableId="848061595">
    <w:abstractNumId w:val="37"/>
  </w:num>
  <w:num w:numId="39" w16cid:durableId="471672961">
    <w:abstractNumId w:val="34"/>
  </w:num>
  <w:num w:numId="40" w16cid:durableId="1153134829">
    <w:abstractNumId w:val="20"/>
  </w:num>
  <w:num w:numId="41" w16cid:durableId="1815416476">
    <w:abstractNumId w:val="10"/>
  </w:num>
  <w:num w:numId="42" w16cid:durableId="117284253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08"/>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31"/>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4DE"/>
    <w:rsid w:val="000A0623"/>
    <w:rsid w:val="000A0992"/>
    <w:rsid w:val="000A0A11"/>
    <w:rsid w:val="000A0A8B"/>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D8E"/>
    <w:rsid w:val="000D3080"/>
    <w:rsid w:val="000D31AC"/>
    <w:rsid w:val="000D3223"/>
    <w:rsid w:val="000D3347"/>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208"/>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527"/>
    <w:rsid w:val="000F582F"/>
    <w:rsid w:val="000F594D"/>
    <w:rsid w:val="000F5F87"/>
    <w:rsid w:val="000F5FB2"/>
    <w:rsid w:val="000F605B"/>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1FCF"/>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A46"/>
    <w:rsid w:val="00122C44"/>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5DC7"/>
    <w:rsid w:val="00126823"/>
    <w:rsid w:val="00126DC7"/>
    <w:rsid w:val="00127925"/>
    <w:rsid w:val="00127973"/>
    <w:rsid w:val="001279C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263"/>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967"/>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3D85"/>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A7F31"/>
    <w:rsid w:val="001B00C6"/>
    <w:rsid w:val="001B0476"/>
    <w:rsid w:val="001B0781"/>
    <w:rsid w:val="001B0961"/>
    <w:rsid w:val="001B09C4"/>
    <w:rsid w:val="001B0BD5"/>
    <w:rsid w:val="001B0C56"/>
    <w:rsid w:val="001B0D61"/>
    <w:rsid w:val="001B0E0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19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0121"/>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10"/>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BE1"/>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0E"/>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701"/>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AFC"/>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2C"/>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7B6"/>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A74"/>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5B06"/>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ADE"/>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1EDF"/>
    <w:rsid w:val="00262492"/>
    <w:rsid w:val="00262EFA"/>
    <w:rsid w:val="0026307C"/>
    <w:rsid w:val="0026327A"/>
    <w:rsid w:val="002632B2"/>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2F"/>
    <w:rsid w:val="0027279A"/>
    <w:rsid w:val="002728AB"/>
    <w:rsid w:val="00273025"/>
    <w:rsid w:val="00273719"/>
    <w:rsid w:val="00273AA6"/>
    <w:rsid w:val="00274284"/>
    <w:rsid w:val="00274500"/>
    <w:rsid w:val="00274D5D"/>
    <w:rsid w:val="00274F56"/>
    <w:rsid w:val="00274F61"/>
    <w:rsid w:val="00274FFE"/>
    <w:rsid w:val="002750BA"/>
    <w:rsid w:val="002752B5"/>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6CE"/>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90B"/>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435"/>
    <w:rsid w:val="002B259D"/>
    <w:rsid w:val="002B2614"/>
    <w:rsid w:val="002B2697"/>
    <w:rsid w:val="002B26A0"/>
    <w:rsid w:val="002B26A4"/>
    <w:rsid w:val="002B2C2B"/>
    <w:rsid w:val="002B2D9B"/>
    <w:rsid w:val="002B2FC3"/>
    <w:rsid w:val="002B303A"/>
    <w:rsid w:val="002B3064"/>
    <w:rsid w:val="002B31AC"/>
    <w:rsid w:val="002B32F4"/>
    <w:rsid w:val="002B384A"/>
    <w:rsid w:val="002B3BBF"/>
    <w:rsid w:val="002B444A"/>
    <w:rsid w:val="002B530A"/>
    <w:rsid w:val="002B5385"/>
    <w:rsid w:val="002B59B3"/>
    <w:rsid w:val="002B5A08"/>
    <w:rsid w:val="002B61A5"/>
    <w:rsid w:val="002B62D4"/>
    <w:rsid w:val="002B6394"/>
    <w:rsid w:val="002B6755"/>
    <w:rsid w:val="002B6C6C"/>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850"/>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8FC"/>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844"/>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128"/>
    <w:rsid w:val="00312215"/>
    <w:rsid w:val="003125BC"/>
    <w:rsid w:val="003126ED"/>
    <w:rsid w:val="00313B55"/>
    <w:rsid w:val="00313CFE"/>
    <w:rsid w:val="00314052"/>
    <w:rsid w:val="0031437C"/>
    <w:rsid w:val="00314492"/>
    <w:rsid w:val="00314761"/>
    <w:rsid w:val="00314807"/>
    <w:rsid w:val="00314ADE"/>
    <w:rsid w:val="00314E11"/>
    <w:rsid w:val="00315819"/>
    <w:rsid w:val="003158EC"/>
    <w:rsid w:val="003159D1"/>
    <w:rsid w:val="00315B44"/>
    <w:rsid w:val="003161E1"/>
    <w:rsid w:val="00316324"/>
    <w:rsid w:val="003163CC"/>
    <w:rsid w:val="00316552"/>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1FE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07E"/>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058"/>
    <w:rsid w:val="0039310C"/>
    <w:rsid w:val="0039329A"/>
    <w:rsid w:val="0039360C"/>
    <w:rsid w:val="003938B5"/>
    <w:rsid w:val="00393976"/>
    <w:rsid w:val="0039398B"/>
    <w:rsid w:val="00393FBF"/>
    <w:rsid w:val="0039421B"/>
    <w:rsid w:val="003942A9"/>
    <w:rsid w:val="0039438B"/>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52D"/>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B7BA9"/>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6A23"/>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70E"/>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6CD"/>
    <w:rsid w:val="003E2B45"/>
    <w:rsid w:val="003E2F1E"/>
    <w:rsid w:val="003E2F4F"/>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2C38"/>
    <w:rsid w:val="003F3252"/>
    <w:rsid w:val="003F37B3"/>
    <w:rsid w:val="003F390F"/>
    <w:rsid w:val="003F399D"/>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73"/>
    <w:rsid w:val="004137CD"/>
    <w:rsid w:val="00413BB0"/>
    <w:rsid w:val="00413EF8"/>
    <w:rsid w:val="0041443A"/>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260"/>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5FB8"/>
    <w:rsid w:val="00446242"/>
    <w:rsid w:val="004462CE"/>
    <w:rsid w:val="00446365"/>
    <w:rsid w:val="00446411"/>
    <w:rsid w:val="00446EF3"/>
    <w:rsid w:val="00447405"/>
    <w:rsid w:val="00447D94"/>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CB0"/>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4E5C"/>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0C"/>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0D3"/>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41"/>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8B2"/>
    <w:rsid w:val="004E3E5D"/>
    <w:rsid w:val="004E3F8D"/>
    <w:rsid w:val="004E441E"/>
    <w:rsid w:val="004E4621"/>
    <w:rsid w:val="004E476E"/>
    <w:rsid w:val="004E485E"/>
    <w:rsid w:val="004E4907"/>
    <w:rsid w:val="004E4B11"/>
    <w:rsid w:val="004E4D3C"/>
    <w:rsid w:val="004E4EE1"/>
    <w:rsid w:val="004E5119"/>
    <w:rsid w:val="004E5393"/>
    <w:rsid w:val="004E5A2D"/>
    <w:rsid w:val="004E5D83"/>
    <w:rsid w:val="004E5ED0"/>
    <w:rsid w:val="004E6012"/>
    <w:rsid w:val="004E609D"/>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0AB"/>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3C"/>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51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58D"/>
    <w:rsid w:val="00550E82"/>
    <w:rsid w:val="00551047"/>
    <w:rsid w:val="005510C0"/>
    <w:rsid w:val="0055187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051"/>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E1D"/>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EED"/>
    <w:rsid w:val="00593F8E"/>
    <w:rsid w:val="005940B1"/>
    <w:rsid w:val="005940D2"/>
    <w:rsid w:val="00594546"/>
    <w:rsid w:val="005945D0"/>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7F1"/>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83B"/>
    <w:rsid w:val="005A590E"/>
    <w:rsid w:val="005A5B48"/>
    <w:rsid w:val="005A6410"/>
    <w:rsid w:val="005A64F3"/>
    <w:rsid w:val="005A65FA"/>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EA0"/>
    <w:rsid w:val="005B42C2"/>
    <w:rsid w:val="005B4600"/>
    <w:rsid w:val="005B4AAB"/>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36"/>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3C2"/>
    <w:rsid w:val="005F5472"/>
    <w:rsid w:val="005F54DC"/>
    <w:rsid w:val="005F5662"/>
    <w:rsid w:val="005F5CD1"/>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71C"/>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6F1C"/>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8B"/>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2C9"/>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0BE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D05"/>
    <w:rsid w:val="00684DA8"/>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57B"/>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60D"/>
    <w:rsid w:val="006C1912"/>
    <w:rsid w:val="006C198D"/>
    <w:rsid w:val="006C1A38"/>
    <w:rsid w:val="006C1B0D"/>
    <w:rsid w:val="006C1BB1"/>
    <w:rsid w:val="006C1F4C"/>
    <w:rsid w:val="006C20D2"/>
    <w:rsid w:val="006C2107"/>
    <w:rsid w:val="006C2196"/>
    <w:rsid w:val="006C26F5"/>
    <w:rsid w:val="006C293C"/>
    <w:rsid w:val="006C2A9E"/>
    <w:rsid w:val="006C2D14"/>
    <w:rsid w:val="006C3377"/>
    <w:rsid w:val="006C366A"/>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3C"/>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C53"/>
    <w:rsid w:val="00705D3D"/>
    <w:rsid w:val="00705EEC"/>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956"/>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3D5E"/>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9EC"/>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685"/>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B3"/>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567"/>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33D"/>
    <w:rsid w:val="00765411"/>
    <w:rsid w:val="007654AC"/>
    <w:rsid w:val="00765AAC"/>
    <w:rsid w:val="00765DEE"/>
    <w:rsid w:val="00766092"/>
    <w:rsid w:val="00766157"/>
    <w:rsid w:val="0076645B"/>
    <w:rsid w:val="00766761"/>
    <w:rsid w:val="00766888"/>
    <w:rsid w:val="00766BD2"/>
    <w:rsid w:val="00766C55"/>
    <w:rsid w:val="00766F62"/>
    <w:rsid w:val="00766FBB"/>
    <w:rsid w:val="007677D6"/>
    <w:rsid w:val="00767C1C"/>
    <w:rsid w:val="00767C33"/>
    <w:rsid w:val="007708D6"/>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6FEC"/>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8CF"/>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18F"/>
    <w:rsid w:val="00795276"/>
    <w:rsid w:val="007953BE"/>
    <w:rsid w:val="00795BE8"/>
    <w:rsid w:val="0079608B"/>
    <w:rsid w:val="0079614D"/>
    <w:rsid w:val="00796554"/>
    <w:rsid w:val="00796D7B"/>
    <w:rsid w:val="00796F80"/>
    <w:rsid w:val="007970AF"/>
    <w:rsid w:val="007975AB"/>
    <w:rsid w:val="00797864"/>
    <w:rsid w:val="007978EB"/>
    <w:rsid w:val="00797AF7"/>
    <w:rsid w:val="007A044E"/>
    <w:rsid w:val="007A06B4"/>
    <w:rsid w:val="007A08AE"/>
    <w:rsid w:val="007A0A8B"/>
    <w:rsid w:val="007A0D21"/>
    <w:rsid w:val="007A1152"/>
    <w:rsid w:val="007A1359"/>
    <w:rsid w:val="007A213B"/>
    <w:rsid w:val="007A267C"/>
    <w:rsid w:val="007A26CC"/>
    <w:rsid w:val="007A27F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B1"/>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DB4"/>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735"/>
    <w:rsid w:val="007C48EA"/>
    <w:rsid w:val="007C49DF"/>
    <w:rsid w:val="007C5141"/>
    <w:rsid w:val="007C55E6"/>
    <w:rsid w:val="007C574A"/>
    <w:rsid w:val="007C5812"/>
    <w:rsid w:val="007C5ED7"/>
    <w:rsid w:val="007C63AB"/>
    <w:rsid w:val="007C6414"/>
    <w:rsid w:val="007C6628"/>
    <w:rsid w:val="007C6AE3"/>
    <w:rsid w:val="007C6DA7"/>
    <w:rsid w:val="007C6E1E"/>
    <w:rsid w:val="007C770D"/>
    <w:rsid w:val="007C78FA"/>
    <w:rsid w:val="007C7C45"/>
    <w:rsid w:val="007C7C67"/>
    <w:rsid w:val="007C7E56"/>
    <w:rsid w:val="007D0C89"/>
    <w:rsid w:val="007D0EAC"/>
    <w:rsid w:val="007D114A"/>
    <w:rsid w:val="007D1221"/>
    <w:rsid w:val="007D19F7"/>
    <w:rsid w:val="007D1A56"/>
    <w:rsid w:val="007D20A1"/>
    <w:rsid w:val="007D2178"/>
    <w:rsid w:val="007D21EF"/>
    <w:rsid w:val="007D2270"/>
    <w:rsid w:val="007D22E6"/>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641"/>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8E9"/>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48E"/>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4FD0"/>
    <w:rsid w:val="008151AD"/>
    <w:rsid w:val="0081556F"/>
    <w:rsid w:val="008155B4"/>
    <w:rsid w:val="00815B6B"/>
    <w:rsid w:val="00815C47"/>
    <w:rsid w:val="00815C9A"/>
    <w:rsid w:val="00816216"/>
    <w:rsid w:val="00816894"/>
    <w:rsid w:val="00817462"/>
    <w:rsid w:val="00817D79"/>
    <w:rsid w:val="00817E23"/>
    <w:rsid w:val="00817F7F"/>
    <w:rsid w:val="008201EB"/>
    <w:rsid w:val="008206AB"/>
    <w:rsid w:val="00820780"/>
    <w:rsid w:val="0082093C"/>
    <w:rsid w:val="0082126F"/>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67E71"/>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AD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28C"/>
    <w:rsid w:val="008873F1"/>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C69"/>
    <w:rsid w:val="00897527"/>
    <w:rsid w:val="00897728"/>
    <w:rsid w:val="00897835"/>
    <w:rsid w:val="00897925"/>
    <w:rsid w:val="00897A8F"/>
    <w:rsid w:val="00897F11"/>
    <w:rsid w:val="008A0233"/>
    <w:rsid w:val="008A035A"/>
    <w:rsid w:val="008A06F2"/>
    <w:rsid w:val="008A0A00"/>
    <w:rsid w:val="008A0CC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5B"/>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5D5"/>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42E"/>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B53"/>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56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B5B"/>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9E"/>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1E24"/>
    <w:rsid w:val="0094231A"/>
    <w:rsid w:val="0094256A"/>
    <w:rsid w:val="00942C98"/>
    <w:rsid w:val="00943025"/>
    <w:rsid w:val="00943161"/>
    <w:rsid w:val="009433FD"/>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82"/>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C7A"/>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6E5"/>
    <w:rsid w:val="0097289C"/>
    <w:rsid w:val="00972D9E"/>
    <w:rsid w:val="00972FF4"/>
    <w:rsid w:val="0097347F"/>
    <w:rsid w:val="0097369A"/>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192"/>
    <w:rsid w:val="00980305"/>
    <w:rsid w:val="00980315"/>
    <w:rsid w:val="0098043F"/>
    <w:rsid w:val="009805D1"/>
    <w:rsid w:val="009805EC"/>
    <w:rsid w:val="00980830"/>
    <w:rsid w:val="009808DC"/>
    <w:rsid w:val="00980911"/>
    <w:rsid w:val="00980C2C"/>
    <w:rsid w:val="00980D52"/>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5F60"/>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34F"/>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257"/>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9FA"/>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AFD"/>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5DB"/>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3EB"/>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07F47"/>
    <w:rsid w:val="00A10166"/>
    <w:rsid w:val="00A10348"/>
    <w:rsid w:val="00A103E1"/>
    <w:rsid w:val="00A1048F"/>
    <w:rsid w:val="00A10522"/>
    <w:rsid w:val="00A109D8"/>
    <w:rsid w:val="00A10B9C"/>
    <w:rsid w:val="00A10BC6"/>
    <w:rsid w:val="00A10CF2"/>
    <w:rsid w:val="00A112FD"/>
    <w:rsid w:val="00A11380"/>
    <w:rsid w:val="00A114AF"/>
    <w:rsid w:val="00A1169C"/>
    <w:rsid w:val="00A1181E"/>
    <w:rsid w:val="00A11B22"/>
    <w:rsid w:val="00A11B2D"/>
    <w:rsid w:val="00A11D06"/>
    <w:rsid w:val="00A11DAA"/>
    <w:rsid w:val="00A11E54"/>
    <w:rsid w:val="00A1227A"/>
    <w:rsid w:val="00A12521"/>
    <w:rsid w:val="00A128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9A7"/>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42"/>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2E18"/>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37B"/>
    <w:rsid w:val="00AA15B6"/>
    <w:rsid w:val="00AA1615"/>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61"/>
    <w:rsid w:val="00AB50AB"/>
    <w:rsid w:val="00AB50E7"/>
    <w:rsid w:val="00AB554C"/>
    <w:rsid w:val="00AB5677"/>
    <w:rsid w:val="00AB57C5"/>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1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9F"/>
    <w:rsid w:val="00AF2A10"/>
    <w:rsid w:val="00AF2CDF"/>
    <w:rsid w:val="00AF30FC"/>
    <w:rsid w:val="00AF321C"/>
    <w:rsid w:val="00AF331E"/>
    <w:rsid w:val="00AF375C"/>
    <w:rsid w:val="00AF3762"/>
    <w:rsid w:val="00AF3875"/>
    <w:rsid w:val="00AF3AC9"/>
    <w:rsid w:val="00AF3E4F"/>
    <w:rsid w:val="00AF3E50"/>
    <w:rsid w:val="00AF4168"/>
    <w:rsid w:val="00AF473D"/>
    <w:rsid w:val="00AF49CD"/>
    <w:rsid w:val="00AF4E33"/>
    <w:rsid w:val="00AF51BF"/>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5F2"/>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44C"/>
    <w:rsid w:val="00B1468B"/>
    <w:rsid w:val="00B14A73"/>
    <w:rsid w:val="00B14E5D"/>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B1"/>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342"/>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48D"/>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0E5"/>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26"/>
    <w:rsid w:val="00B91380"/>
    <w:rsid w:val="00B916B0"/>
    <w:rsid w:val="00B91DF3"/>
    <w:rsid w:val="00B91DF6"/>
    <w:rsid w:val="00B92571"/>
    <w:rsid w:val="00B9278C"/>
    <w:rsid w:val="00B93252"/>
    <w:rsid w:val="00B93312"/>
    <w:rsid w:val="00B9339F"/>
    <w:rsid w:val="00B93481"/>
    <w:rsid w:val="00B937E9"/>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664"/>
    <w:rsid w:val="00BA59E2"/>
    <w:rsid w:val="00BA5B38"/>
    <w:rsid w:val="00BA5B6B"/>
    <w:rsid w:val="00BA5BAC"/>
    <w:rsid w:val="00BA6006"/>
    <w:rsid w:val="00BA6154"/>
    <w:rsid w:val="00BA6B78"/>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28F"/>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1CD"/>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D2C"/>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6A1E"/>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BCB"/>
    <w:rsid w:val="00C06F60"/>
    <w:rsid w:val="00C07433"/>
    <w:rsid w:val="00C079D1"/>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152"/>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2A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70"/>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6C7"/>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C27"/>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287"/>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1FB"/>
    <w:rsid w:val="00C84683"/>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619"/>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2B"/>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6E44"/>
    <w:rsid w:val="00CC7577"/>
    <w:rsid w:val="00CC78B1"/>
    <w:rsid w:val="00CC78CA"/>
    <w:rsid w:val="00CC7C23"/>
    <w:rsid w:val="00CC7C93"/>
    <w:rsid w:val="00CC7D49"/>
    <w:rsid w:val="00CD0221"/>
    <w:rsid w:val="00CD0651"/>
    <w:rsid w:val="00CD0780"/>
    <w:rsid w:val="00CD07BD"/>
    <w:rsid w:val="00CD0C43"/>
    <w:rsid w:val="00CD1118"/>
    <w:rsid w:val="00CD1263"/>
    <w:rsid w:val="00CD1398"/>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77E"/>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C34"/>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EB4"/>
    <w:rsid w:val="00CF2F82"/>
    <w:rsid w:val="00CF2FC2"/>
    <w:rsid w:val="00CF3242"/>
    <w:rsid w:val="00CF3301"/>
    <w:rsid w:val="00CF3386"/>
    <w:rsid w:val="00CF37BC"/>
    <w:rsid w:val="00CF3843"/>
    <w:rsid w:val="00CF39B8"/>
    <w:rsid w:val="00CF4006"/>
    <w:rsid w:val="00CF4AB1"/>
    <w:rsid w:val="00CF4E11"/>
    <w:rsid w:val="00CF5634"/>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CF5"/>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090"/>
    <w:rsid w:val="00D234CE"/>
    <w:rsid w:val="00D2371A"/>
    <w:rsid w:val="00D23904"/>
    <w:rsid w:val="00D24436"/>
    <w:rsid w:val="00D2445F"/>
    <w:rsid w:val="00D2456D"/>
    <w:rsid w:val="00D24DC7"/>
    <w:rsid w:val="00D24E0C"/>
    <w:rsid w:val="00D24E72"/>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8D5"/>
    <w:rsid w:val="00D31A3C"/>
    <w:rsid w:val="00D32026"/>
    <w:rsid w:val="00D3215D"/>
    <w:rsid w:val="00D3230A"/>
    <w:rsid w:val="00D32C71"/>
    <w:rsid w:val="00D32EFA"/>
    <w:rsid w:val="00D33545"/>
    <w:rsid w:val="00D33861"/>
    <w:rsid w:val="00D3398E"/>
    <w:rsid w:val="00D33C12"/>
    <w:rsid w:val="00D33C61"/>
    <w:rsid w:val="00D33FDD"/>
    <w:rsid w:val="00D34113"/>
    <w:rsid w:val="00D3498A"/>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6EF"/>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CF"/>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8C2"/>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57"/>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94"/>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0FB1"/>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2C49"/>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AA1"/>
    <w:rsid w:val="00DD4C14"/>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C3E"/>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DAC"/>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97A"/>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D76"/>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99B"/>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49"/>
    <w:rsid w:val="00E378A1"/>
    <w:rsid w:val="00E402FC"/>
    <w:rsid w:val="00E404A7"/>
    <w:rsid w:val="00E406C2"/>
    <w:rsid w:val="00E40D5B"/>
    <w:rsid w:val="00E4113C"/>
    <w:rsid w:val="00E41454"/>
    <w:rsid w:val="00E41717"/>
    <w:rsid w:val="00E4182E"/>
    <w:rsid w:val="00E4189A"/>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35D"/>
    <w:rsid w:val="00E5155E"/>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BAB"/>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9C"/>
    <w:rsid w:val="00E655A6"/>
    <w:rsid w:val="00E65AB4"/>
    <w:rsid w:val="00E65BC1"/>
    <w:rsid w:val="00E65BDB"/>
    <w:rsid w:val="00E663B2"/>
    <w:rsid w:val="00E66724"/>
    <w:rsid w:val="00E6713E"/>
    <w:rsid w:val="00E67257"/>
    <w:rsid w:val="00E67287"/>
    <w:rsid w:val="00E674F9"/>
    <w:rsid w:val="00E6766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AA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ED8"/>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999"/>
    <w:rsid w:val="00EC2B39"/>
    <w:rsid w:val="00EC2D91"/>
    <w:rsid w:val="00EC30D0"/>
    <w:rsid w:val="00EC449C"/>
    <w:rsid w:val="00EC45B0"/>
    <w:rsid w:val="00EC4851"/>
    <w:rsid w:val="00EC4C12"/>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8DB"/>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854"/>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5C9D"/>
    <w:rsid w:val="00EF6372"/>
    <w:rsid w:val="00EF6416"/>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481"/>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1"/>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5B8"/>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5B2F9A9-5A91-42B6-984E-11F36D0D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48168477">
      <w:bodyDiv w:val="1"/>
      <w:marLeft w:val="0"/>
      <w:marRight w:val="0"/>
      <w:marTop w:val="0"/>
      <w:marBottom w:val="0"/>
      <w:divBdr>
        <w:top w:val="none" w:sz="0" w:space="0" w:color="auto"/>
        <w:left w:val="none" w:sz="0" w:space="0" w:color="auto"/>
        <w:bottom w:val="none" w:sz="0" w:space="0" w:color="auto"/>
        <w:right w:val="none" w:sz="0" w:space="0" w:color="auto"/>
      </w:divBdr>
      <w:divsChild>
        <w:div w:id="1660427635">
          <w:marLeft w:val="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E6JD2UEEJPRS-1285206665-5625</_dlc_DocId>
    <_dlc_DocIdUrl xmlns="6644bbd9-135b-4773-ad84-bc84a2f6263e">
      <Url>https://qualcomm.sharepoint.com/teams/LocationTechnology/ExternalFocus/_layouts/15/DocIdRedir.aspx?ID=E6JD2UEEJPRS-1285206665-5625</Url>
      <Description>E6JD2UEEJPRS-1285206665-5625</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18207</TotalTime>
  <Pages>1</Pages>
  <Words>3431</Words>
  <Characters>19562</Characters>
  <Application>Microsoft Office Word</Application>
  <DocSecurity>4</DocSecurity>
  <Lines>163</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22948</CharactersWithSpaces>
  <SharedDoc>false</SharedDoc>
  <HLinks>
    <vt:vector size="102" baseType="variant">
      <vt:variant>
        <vt:i4>1245233</vt:i4>
      </vt:variant>
      <vt:variant>
        <vt:i4>122</vt:i4>
      </vt:variant>
      <vt:variant>
        <vt:i4>0</vt:i4>
      </vt:variant>
      <vt:variant>
        <vt:i4>5</vt:i4>
      </vt:variant>
      <vt:variant>
        <vt:lpwstr/>
      </vt:variant>
      <vt:variant>
        <vt:lpwstr>_Toc131757476</vt:lpwstr>
      </vt:variant>
      <vt:variant>
        <vt:i4>1245233</vt:i4>
      </vt:variant>
      <vt:variant>
        <vt:i4>119</vt:i4>
      </vt:variant>
      <vt:variant>
        <vt:i4>0</vt:i4>
      </vt:variant>
      <vt:variant>
        <vt:i4>5</vt:i4>
      </vt:variant>
      <vt:variant>
        <vt:lpwstr/>
      </vt:variant>
      <vt:variant>
        <vt:lpwstr>_Toc131757475</vt:lpwstr>
      </vt:variant>
      <vt:variant>
        <vt:i4>1245233</vt:i4>
      </vt:variant>
      <vt:variant>
        <vt:i4>116</vt:i4>
      </vt:variant>
      <vt:variant>
        <vt:i4>0</vt:i4>
      </vt:variant>
      <vt:variant>
        <vt:i4>5</vt:i4>
      </vt:variant>
      <vt:variant>
        <vt:lpwstr/>
      </vt:variant>
      <vt:variant>
        <vt:lpwstr>_Toc131757474</vt:lpwstr>
      </vt:variant>
      <vt:variant>
        <vt:i4>1245233</vt:i4>
      </vt:variant>
      <vt:variant>
        <vt:i4>113</vt:i4>
      </vt:variant>
      <vt:variant>
        <vt:i4>0</vt:i4>
      </vt:variant>
      <vt:variant>
        <vt:i4>5</vt:i4>
      </vt:variant>
      <vt:variant>
        <vt:lpwstr/>
      </vt:variant>
      <vt:variant>
        <vt:lpwstr>_Toc131757473</vt:lpwstr>
      </vt:variant>
      <vt:variant>
        <vt:i4>1245233</vt:i4>
      </vt:variant>
      <vt:variant>
        <vt:i4>110</vt:i4>
      </vt:variant>
      <vt:variant>
        <vt:i4>0</vt:i4>
      </vt:variant>
      <vt:variant>
        <vt:i4>5</vt:i4>
      </vt:variant>
      <vt:variant>
        <vt:lpwstr/>
      </vt:variant>
      <vt:variant>
        <vt:lpwstr>_Toc131757472</vt:lpwstr>
      </vt:variant>
      <vt:variant>
        <vt:i4>1245233</vt:i4>
      </vt:variant>
      <vt:variant>
        <vt:i4>107</vt:i4>
      </vt:variant>
      <vt:variant>
        <vt:i4>0</vt:i4>
      </vt:variant>
      <vt:variant>
        <vt:i4>5</vt:i4>
      </vt:variant>
      <vt:variant>
        <vt:lpwstr/>
      </vt:variant>
      <vt:variant>
        <vt:lpwstr>_Toc131757471</vt:lpwstr>
      </vt:variant>
      <vt:variant>
        <vt:i4>1245233</vt:i4>
      </vt:variant>
      <vt:variant>
        <vt:i4>104</vt:i4>
      </vt:variant>
      <vt:variant>
        <vt:i4>0</vt:i4>
      </vt:variant>
      <vt:variant>
        <vt:i4>5</vt:i4>
      </vt:variant>
      <vt:variant>
        <vt:lpwstr/>
      </vt:variant>
      <vt:variant>
        <vt:lpwstr>_Toc131757470</vt:lpwstr>
      </vt:variant>
      <vt:variant>
        <vt:i4>1179697</vt:i4>
      </vt:variant>
      <vt:variant>
        <vt:i4>101</vt:i4>
      </vt:variant>
      <vt:variant>
        <vt:i4>0</vt:i4>
      </vt:variant>
      <vt:variant>
        <vt:i4>5</vt:i4>
      </vt:variant>
      <vt:variant>
        <vt:lpwstr/>
      </vt:variant>
      <vt:variant>
        <vt:lpwstr>_Toc131757469</vt:lpwstr>
      </vt:variant>
      <vt:variant>
        <vt:i4>1179697</vt:i4>
      </vt:variant>
      <vt:variant>
        <vt:i4>98</vt:i4>
      </vt:variant>
      <vt:variant>
        <vt:i4>0</vt:i4>
      </vt:variant>
      <vt:variant>
        <vt:i4>5</vt:i4>
      </vt:variant>
      <vt:variant>
        <vt:lpwstr/>
      </vt:variant>
      <vt:variant>
        <vt:lpwstr>_Toc131757468</vt:lpwstr>
      </vt:variant>
      <vt:variant>
        <vt:i4>1179697</vt:i4>
      </vt:variant>
      <vt:variant>
        <vt:i4>95</vt:i4>
      </vt:variant>
      <vt:variant>
        <vt:i4>0</vt:i4>
      </vt:variant>
      <vt:variant>
        <vt:i4>5</vt:i4>
      </vt:variant>
      <vt:variant>
        <vt:lpwstr/>
      </vt:variant>
      <vt:variant>
        <vt:lpwstr>_Toc131757467</vt:lpwstr>
      </vt:variant>
      <vt:variant>
        <vt:i4>1179697</vt:i4>
      </vt:variant>
      <vt:variant>
        <vt:i4>92</vt:i4>
      </vt:variant>
      <vt:variant>
        <vt:i4>0</vt:i4>
      </vt:variant>
      <vt:variant>
        <vt:i4>5</vt:i4>
      </vt:variant>
      <vt:variant>
        <vt:lpwstr/>
      </vt:variant>
      <vt:variant>
        <vt:lpwstr>_Toc131757466</vt:lpwstr>
      </vt:variant>
      <vt:variant>
        <vt:i4>1179697</vt:i4>
      </vt:variant>
      <vt:variant>
        <vt:i4>89</vt:i4>
      </vt:variant>
      <vt:variant>
        <vt:i4>0</vt:i4>
      </vt:variant>
      <vt:variant>
        <vt:i4>5</vt:i4>
      </vt:variant>
      <vt:variant>
        <vt:lpwstr/>
      </vt:variant>
      <vt:variant>
        <vt:lpwstr>_Toc131757465</vt:lpwstr>
      </vt:variant>
      <vt:variant>
        <vt:i4>1179697</vt:i4>
      </vt:variant>
      <vt:variant>
        <vt:i4>86</vt:i4>
      </vt:variant>
      <vt:variant>
        <vt:i4>0</vt:i4>
      </vt:variant>
      <vt:variant>
        <vt:i4>5</vt:i4>
      </vt:variant>
      <vt:variant>
        <vt:lpwstr/>
      </vt:variant>
      <vt:variant>
        <vt:lpwstr>_Toc131757464</vt:lpwstr>
      </vt:variant>
      <vt:variant>
        <vt:i4>1179697</vt:i4>
      </vt:variant>
      <vt:variant>
        <vt:i4>83</vt:i4>
      </vt:variant>
      <vt:variant>
        <vt:i4>0</vt:i4>
      </vt:variant>
      <vt:variant>
        <vt:i4>5</vt:i4>
      </vt:variant>
      <vt:variant>
        <vt:lpwstr/>
      </vt:variant>
      <vt:variant>
        <vt:lpwstr>_Toc131757463</vt:lpwstr>
      </vt:variant>
      <vt:variant>
        <vt:i4>1179697</vt:i4>
      </vt:variant>
      <vt:variant>
        <vt:i4>77</vt:i4>
      </vt:variant>
      <vt:variant>
        <vt:i4>0</vt:i4>
      </vt:variant>
      <vt:variant>
        <vt:i4>5</vt:i4>
      </vt:variant>
      <vt:variant>
        <vt:lpwstr/>
      </vt:variant>
      <vt:variant>
        <vt:lpwstr>_Toc131757462</vt:lpwstr>
      </vt:variant>
      <vt:variant>
        <vt:i4>1179697</vt:i4>
      </vt:variant>
      <vt:variant>
        <vt:i4>74</vt:i4>
      </vt:variant>
      <vt:variant>
        <vt:i4>0</vt:i4>
      </vt:variant>
      <vt:variant>
        <vt:i4>5</vt:i4>
      </vt:variant>
      <vt:variant>
        <vt:lpwstr/>
      </vt:variant>
      <vt:variant>
        <vt:lpwstr>_Toc131757461</vt:lpwstr>
      </vt:variant>
      <vt:variant>
        <vt:i4>1179697</vt:i4>
      </vt:variant>
      <vt:variant>
        <vt:i4>71</vt:i4>
      </vt:variant>
      <vt:variant>
        <vt:i4>0</vt:i4>
      </vt:variant>
      <vt:variant>
        <vt:i4>5</vt:i4>
      </vt:variant>
      <vt:variant>
        <vt:lpwstr/>
      </vt:variant>
      <vt:variant>
        <vt:lpwstr>_Toc131757460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3328</cp:revision>
  <cp:lastPrinted>2018-09-27T14:55:00Z</cp:lastPrinted>
  <dcterms:created xsi:type="dcterms:W3CDTF">2019-10-18T08:39:00Z</dcterms:created>
  <dcterms:modified xsi:type="dcterms:W3CDTF">2023-04-07T17:57:00Z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f2fc0e5f-af42-4fc9-9e97-027fe14822ca</vt:lpwstr>
  </property>
  <property fmtid="{D5CDD505-2E9C-101B-9397-08002B2CF9AE}" pid="16" name="Tags">
    <vt:lpwstr/>
  </property>
  <property fmtid="{D5CDD505-2E9C-101B-9397-08002B2CF9AE}" pid="17" name="Order">
    <vt:r8>154800</vt:r8>
  </property>
  <property fmtid="{D5CDD505-2E9C-101B-9397-08002B2CF9AE}" pid="18" name="URL">
    <vt:lpwstr/>
  </property>
</Properties>
</file>